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F2533F" w14:textId="2FEBFB46"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7B28E7">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8371CF" w:rsidRPr="008371CF">
        <w:rPr>
          <w:b/>
          <w:i/>
          <w:noProof/>
          <w:sz w:val="28"/>
        </w:rPr>
        <w:t>S2-2200642</w:t>
      </w:r>
    </w:p>
    <w:p w14:paraId="02703C1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B28E7">
        <w:rPr>
          <w:b/>
          <w:noProof/>
          <w:sz w:val="24"/>
          <w:lang w:eastAsia="zh-CN"/>
        </w:rPr>
        <w:t>Feb</w:t>
      </w:r>
      <w:r w:rsidR="00826064" w:rsidRPr="00826064">
        <w:rPr>
          <w:b/>
          <w:noProof/>
          <w:sz w:val="24"/>
          <w:lang w:eastAsia="zh-CN"/>
        </w:rPr>
        <w:t xml:space="preserve"> </w:t>
      </w:r>
      <w:r w:rsidR="00FF6AD5">
        <w:rPr>
          <w:b/>
          <w:noProof/>
          <w:sz w:val="24"/>
          <w:lang w:eastAsia="zh-CN"/>
        </w:rPr>
        <w:t>1</w:t>
      </w:r>
      <w:r w:rsidR="007B28E7">
        <w:rPr>
          <w:b/>
          <w:noProof/>
          <w:sz w:val="24"/>
          <w:lang w:eastAsia="zh-CN"/>
        </w:rPr>
        <w:t>4</w:t>
      </w:r>
      <w:r w:rsidR="001412A1">
        <w:rPr>
          <w:b/>
          <w:noProof/>
          <w:sz w:val="24"/>
          <w:lang w:eastAsia="zh-CN"/>
        </w:rPr>
        <w:t xml:space="preserve"> </w:t>
      </w:r>
      <w:r w:rsidR="00826064" w:rsidRPr="00826064">
        <w:rPr>
          <w:b/>
          <w:noProof/>
          <w:sz w:val="24"/>
          <w:lang w:eastAsia="zh-CN"/>
        </w:rPr>
        <w:t>–</w:t>
      </w:r>
      <w:r w:rsidR="001412A1">
        <w:rPr>
          <w:b/>
          <w:noProof/>
          <w:sz w:val="24"/>
          <w:lang w:eastAsia="zh-CN"/>
        </w:rPr>
        <w:t xml:space="preserve"> </w:t>
      </w:r>
      <w:r w:rsidR="00C54D8B">
        <w:rPr>
          <w:b/>
          <w:noProof/>
          <w:sz w:val="24"/>
          <w:lang w:eastAsia="zh-CN"/>
        </w:rPr>
        <w:t>2</w:t>
      </w:r>
      <w:r w:rsidR="007B28E7">
        <w:rPr>
          <w:b/>
          <w:noProof/>
          <w:sz w:val="24"/>
          <w:lang w:eastAsia="zh-CN"/>
        </w:rPr>
        <w:t>5</w:t>
      </w:r>
      <w:r w:rsidR="00826064" w:rsidRPr="00826064">
        <w:rPr>
          <w:b/>
          <w:noProof/>
          <w:sz w:val="24"/>
          <w:lang w:eastAsia="zh-CN"/>
        </w:rPr>
        <w:t>, 202</w:t>
      </w:r>
      <w:r w:rsidR="007B28E7">
        <w:rPr>
          <w:b/>
          <w:noProof/>
          <w:sz w:val="24"/>
          <w:lang w:eastAsia="zh-CN"/>
        </w:rPr>
        <w:t>2</w:t>
      </w:r>
      <w:r w:rsidR="00B068A1">
        <w:rPr>
          <w:b/>
          <w:noProof/>
          <w:sz w:val="24"/>
        </w:rPr>
        <w:tab/>
      </w:r>
      <w:r w:rsidR="00B068A1" w:rsidRPr="00F76B76">
        <w:rPr>
          <w:rFonts w:cs="Arial"/>
          <w:b/>
          <w:bCs/>
        </w:rPr>
        <w:t>(</w:t>
      </w:r>
      <w:r w:rsidR="00C33231">
        <w:rPr>
          <w:rFonts w:cs="Arial"/>
          <w:b/>
          <w:bCs/>
          <w:color w:val="0000FF"/>
        </w:rPr>
        <w:t>revision of S2-2</w:t>
      </w:r>
      <w:r w:rsidR="00390295">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EA0033" w14:textId="77777777" w:rsidTr="00547111">
        <w:tc>
          <w:tcPr>
            <w:tcW w:w="9641" w:type="dxa"/>
            <w:gridSpan w:val="9"/>
            <w:tcBorders>
              <w:top w:val="single" w:sz="4" w:space="0" w:color="auto"/>
              <w:left w:val="single" w:sz="4" w:space="0" w:color="auto"/>
              <w:right w:val="single" w:sz="4" w:space="0" w:color="auto"/>
            </w:tcBorders>
          </w:tcPr>
          <w:p w14:paraId="26BD9AD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9BB19A5" w14:textId="77777777" w:rsidTr="00547111">
        <w:tc>
          <w:tcPr>
            <w:tcW w:w="9641" w:type="dxa"/>
            <w:gridSpan w:val="9"/>
            <w:tcBorders>
              <w:left w:val="single" w:sz="4" w:space="0" w:color="auto"/>
              <w:right w:val="single" w:sz="4" w:space="0" w:color="auto"/>
            </w:tcBorders>
          </w:tcPr>
          <w:p w14:paraId="76168A0D" w14:textId="77777777" w:rsidR="001E41F3" w:rsidRDefault="001E41F3">
            <w:pPr>
              <w:pStyle w:val="CRCoverPage"/>
              <w:spacing w:after="0"/>
              <w:jc w:val="center"/>
              <w:rPr>
                <w:noProof/>
              </w:rPr>
            </w:pPr>
            <w:r>
              <w:rPr>
                <w:b/>
                <w:noProof/>
                <w:sz w:val="32"/>
              </w:rPr>
              <w:t>CHANGE REQUEST</w:t>
            </w:r>
          </w:p>
        </w:tc>
      </w:tr>
      <w:tr w:rsidR="001E41F3" w14:paraId="4957C2CF" w14:textId="77777777" w:rsidTr="00547111">
        <w:tc>
          <w:tcPr>
            <w:tcW w:w="9641" w:type="dxa"/>
            <w:gridSpan w:val="9"/>
            <w:tcBorders>
              <w:left w:val="single" w:sz="4" w:space="0" w:color="auto"/>
              <w:right w:val="single" w:sz="4" w:space="0" w:color="auto"/>
            </w:tcBorders>
          </w:tcPr>
          <w:p w14:paraId="79D3B1C5" w14:textId="77777777" w:rsidR="001E41F3" w:rsidRDefault="001E41F3">
            <w:pPr>
              <w:pStyle w:val="CRCoverPage"/>
              <w:spacing w:after="0"/>
              <w:rPr>
                <w:noProof/>
                <w:sz w:val="8"/>
                <w:szCs w:val="8"/>
              </w:rPr>
            </w:pPr>
          </w:p>
        </w:tc>
      </w:tr>
      <w:tr w:rsidR="001E41F3" w14:paraId="70B04747" w14:textId="77777777" w:rsidTr="00547111">
        <w:tc>
          <w:tcPr>
            <w:tcW w:w="142" w:type="dxa"/>
            <w:tcBorders>
              <w:left w:val="single" w:sz="4" w:space="0" w:color="auto"/>
            </w:tcBorders>
          </w:tcPr>
          <w:p w14:paraId="46D95CEF" w14:textId="77777777" w:rsidR="001E41F3" w:rsidRDefault="001E41F3">
            <w:pPr>
              <w:pStyle w:val="CRCoverPage"/>
              <w:spacing w:after="0"/>
              <w:jc w:val="right"/>
              <w:rPr>
                <w:noProof/>
              </w:rPr>
            </w:pPr>
          </w:p>
        </w:tc>
        <w:tc>
          <w:tcPr>
            <w:tcW w:w="1559" w:type="dxa"/>
            <w:shd w:val="pct30" w:color="FFFF00" w:fill="auto"/>
          </w:tcPr>
          <w:p w14:paraId="1BCF1F95" w14:textId="77777777" w:rsidR="001E41F3" w:rsidRPr="00410371" w:rsidRDefault="00514818" w:rsidP="00051B77">
            <w:pPr>
              <w:pStyle w:val="CRCoverPage"/>
              <w:spacing w:after="0"/>
              <w:jc w:val="right"/>
              <w:rPr>
                <w:b/>
                <w:noProof/>
                <w:sz w:val="28"/>
              </w:rPr>
            </w:pPr>
            <w:r>
              <w:rPr>
                <w:b/>
                <w:noProof/>
                <w:sz w:val="28"/>
              </w:rPr>
              <w:t>23.</w:t>
            </w:r>
            <w:r w:rsidR="00051B77">
              <w:rPr>
                <w:b/>
                <w:noProof/>
                <w:sz w:val="28"/>
              </w:rPr>
              <w:t>501</w:t>
            </w:r>
          </w:p>
        </w:tc>
        <w:tc>
          <w:tcPr>
            <w:tcW w:w="709" w:type="dxa"/>
          </w:tcPr>
          <w:p w14:paraId="73FB5A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BA1358" w14:textId="3EC3B450" w:rsidR="001E41F3" w:rsidRPr="00410371" w:rsidRDefault="008371CF" w:rsidP="00547111">
            <w:pPr>
              <w:pStyle w:val="CRCoverPage"/>
              <w:spacing w:after="0"/>
              <w:rPr>
                <w:noProof/>
              </w:rPr>
            </w:pPr>
            <w:r w:rsidRPr="008371CF">
              <w:rPr>
                <w:b/>
                <w:noProof/>
                <w:sz w:val="28"/>
              </w:rPr>
              <w:t>3527</w:t>
            </w:r>
          </w:p>
        </w:tc>
        <w:tc>
          <w:tcPr>
            <w:tcW w:w="709" w:type="dxa"/>
          </w:tcPr>
          <w:p w14:paraId="5984C5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885265" w14:textId="77777777" w:rsidR="001E41F3" w:rsidRPr="00410371" w:rsidRDefault="00B51DB3" w:rsidP="006D18D3">
            <w:pPr>
              <w:pStyle w:val="CRCoverPage"/>
              <w:spacing w:after="0"/>
              <w:jc w:val="center"/>
              <w:rPr>
                <w:b/>
                <w:noProof/>
              </w:rPr>
            </w:pPr>
            <w:r w:rsidRPr="008371CF">
              <w:rPr>
                <w:b/>
                <w:noProof/>
                <w:sz w:val="28"/>
              </w:rPr>
              <w:fldChar w:fldCharType="begin"/>
            </w:r>
            <w:r w:rsidRPr="008371CF">
              <w:rPr>
                <w:b/>
                <w:noProof/>
                <w:sz w:val="28"/>
              </w:rPr>
              <w:instrText xml:space="preserve"> DOCPROPERTY  Revision  \* MERGEFORMAT </w:instrText>
            </w:r>
            <w:r w:rsidRPr="008371CF">
              <w:rPr>
                <w:b/>
                <w:noProof/>
                <w:sz w:val="28"/>
              </w:rPr>
              <w:fldChar w:fldCharType="separate"/>
            </w:r>
            <w:r w:rsidR="006D18D3" w:rsidRPr="008371CF">
              <w:rPr>
                <w:b/>
                <w:noProof/>
                <w:sz w:val="28"/>
              </w:rPr>
              <w:t>-</w:t>
            </w:r>
            <w:r w:rsidRPr="008371CF">
              <w:rPr>
                <w:b/>
                <w:noProof/>
                <w:sz w:val="28"/>
              </w:rPr>
              <w:fldChar w:fldCharType="end"/>
            </w:r>
            <w:r w:rsidR="006D18D3" w:rsidRPr="00410371">
              <w:rPr>
                <w:b/>
                <w:noProof/>
              </w:rPr>
              <w:t xml:space="preserve"> </w:t>
            </w:r>
          </w:p>
        </w:tc>
        <w:tc>
          <w:tcPr>
            <w:tcW w:w="2410" w:type="dxa"/>
          </w:tcPr>
          <w:p w14:paraId="69CDE2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6DB13B" w14:textId="77777777" w:rsidR="001E41F3" w:rsidRPr="00410371" w:rsidRDefault="00051B77">
            <w:pPr>
              <w:pStyle w:val="CRCoverPage"/>
              <w:spacing w:after="0"/>
              <w:jc w:val="center"/>
              <w:rPr>
                <w:noProof/>
                <w:sz w:val="28"/>
              </w:rPr>
            </w:pPr>
            <w:r w:rsidRPr="00051B77">
              <w:rPr>
                <w:b/>
                <w:noProof/>
                <w:sz w:val="28"/>
              </w:rPr>
              <w:t>17.3.0</w:t>
            </w:r>
          </w:p>
        </w:tc>
        <w:tc>
          <w:tcPr>
            <w:tcW w:w="143" w:type="dxa"/>
            <w:tcBorders>
              <w:right w:val="single" w:sz="4" w:space="0" w:color="auto"/>
            </w:tcBorders>
          </w:tcPr>
          <w:p w14:paraId="7D34E132" w14:textId="77777777" w:rsidR="001E41F3" w:rsidRDefault="001E41F3">
            <w:pPr>
              <w:pStyle w:val="CRCoverPage"/>
              <w:spacing w:after="0"/>
              <w:rPr>
                <w:noProof/>
              </w:rPr>
            </w:pPr>
          </w:p>
        </w:tc>
      </w:tr>
      <w:tr w:rsidR="001E41F3" w14:paraId="0AEB141D" w14:textId="77777777" w:rsidTr="00547111">
        <w:tc>
          <w:tcPr>
            <w:tcW w:w="9641" w:type="dxa"/>
            <w:gridSpan w:val="9"/>
            <w:tcBorders>
              <w:left w:val="single" w:sz="4" w:space="0" w:color="auto"/>
              <w:right w:val="single" w:sz="4" w:space="0" w:color="auto"/>
            </w:tcBorders>
          </w:tcPr>
          <w:p w14:paraId="35AB6269" w14:textId="77777777" w:rsidR="001E41F3" w:rsidRDefault="001E41F3">
            <w:pPr>
              <w:pStyle w:val="CRCoverPage"/>
              <w:spacing w:after="0"/>
              <w:rPr>
                <w:noProof/>
              </w:rPr>
            </w:pPr>
          </w:p>
        </w:tc>
      </w:tr>
      <w:tr w:rsidR="001E41F3" w14:paraId="059C6669" w14:textId="77777777" w:rsidTr="00547111">
        <w:tc>
          <w:tcPr>
            <w:tcW w:w="9641" w:type="dxa"/>
            <w:gridSpan w:val="9"/>
            <w:tcBorders>
              <w:top w:val="single" w:sz="4" w:space="0" w:color="auto"/>
            </w:tcBorders>
          </w:tcPr>
          <w:p w14:paraId="776F58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66ECA0A" w14:textId="77777777" w:rsidTr="00547111">
        <w:tc>
          <w:tcPr>
            <w:tcW w:w="9641" w:type="dxa"/>
            <w:gridSpan w:val="9"/>
          </w:tcPr>
          <w:p w14:paraId="5C11802B" w14:textId="77777777" w:rsidR="001E41F3" w:rsidRDefault="001E41F3">
            <w:pPr>
              <w:pStyle w:val="CRCoverPage"/>
              <w:spacing w:after="0"/>
              <w:rPr>
                <w:noProof/>
                <w:sz w:val="8"/>
                <w:szCs w:val="8"/>
              </w:rPr>
            </w:pPr>
          </w:p>
        </w:tc>
      </w:tr>
    </w:tbl>
    <w:p w14:paraId="0349A2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4733C5" w14:textId="77777777" w:rsidTr="00A7671C">
        <w:tc>
          <w:tcPr>
            <w:tcW w:w="2835" w:type="dxa"/>
          </w:tcPr>
          <w:p w14:paraId="3AD88E9A" w14:textId="77777777" w:rsidR="00F25D98" w:rsidRPr="006811E5" w:rsidRDefault="00F25D98" w:rsidP="001E41F3">
            <w:pPr>
              <w:pStyle w:val="CRCoverPage"/>
              <w:tabs>
                <w:tab w:val="right" w:pos="2751"/>
              </w:tabs>
              <w:spacing w:after="0"/>
              <w:rPr>
                <w:b/>
                <w:i/>
                <w:noProof/>
              </w:rPr>
            </w:pPr>
            <w:bookmarkStart w:id="1" w:name="_GoBack" w:colFirst="9" w:colLast="9"/>
            <w:r w:rsidRPr="006811E5">
              <w:rPr>
                <w:b/>
                <w:i/>
                <w:noProof/>
              </w:rPr>
              <w:t>Proposed change</w:t>
            </w:r>
            <w:r w:rsidR="00A7671C" w:rsidRPr="006811E5">
              <w:rPr>
                <w:b/>
                <w:i/>
                <w:noProof/>
              </w:rPr>
              <w:t xml:space="preserve"> </w:t>
            </w:r>
            <w:r w:rsidRPr="006811E5">
              <w:rPr>
                <w:b/>
                <w:i/>
                <w:noProof/>
              </w:rPr>
              <w:t>affects:</w:t>
            </w:r>
          </w:p>
        </w:tc>
        <w:tc>
          <w:tcPr>
            <w:tcW w:w="1418" w:type="dxa"/>
          </w:tcPr>
          <w:p w14:paraId="20E3710F" w14:textId="77777777" w:rsidR="00F25D98" w:rsidRPr="006811E5" w:rsidRDefault="00F25D98" w:rsidP="001E41F3">
            <w:pPr>
              <w:pStyle w:val="CRCoverPage"/>
              <w:spacing w:after="0"/>
              <w:jc w:val="right"/>
              <w:rPr>
                <w:noProof/>
              </w:rPr>
            </w:pPr>
            <w:r w:rsidRPr="006811E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74FF06" w14:textId="75BB5C35" w:rsidR="00F25D98" w:rsidRPr="006811E5" w:rsidRDefault="00F25D98" w:rsidP="001E41F3">
            <w:pPr>
              <w:pStyle w:val="CRCoverPage"/>
              <w:spacing w:after="0"/>
              <w:jc w:val="center"/>
              <w:rPr>
                <w:b/>
                <w:caps/>
                <w:noProof/>
              </w:rPr>
            </w:pPr>
          </w:p>
        </w:tc>
        <w:tc>
          <w:tcPr>
            <w:tcW w:w="709" w:type="dxa"/>
            <w:tcBorders>
              <w:left w:val="single" w:sz="4" w:space="0" w:color="auto"/>
            </w:tcBorders>
          </w:tcPr>
          <w:p w14:paraId="33687A53" w14:textId="77777777" w:rsidR="00F25D98" w:rsidRPr="006811E5" w:rsidRDefault="00F25D98" w:rsidP="001E41F3">
            <w:pPr>
              <w:pStyle w:val="CRCoverPage"/>
              <w:spacing w:after="0"/>
              <w:jc w:val="right"/>
              <w:rPr>
                <w:noProof/>
                <w:u w:val="single"/>
              </w:rPr>
            </w:pPr>
            <w:r w:rsidRPr="006811E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298045" w14:textId="2FCD43C2" w:rsidR="00F25D98" w:rsidRPr="006811E5" w:rsidRDefault="00F25D98" w:rsidP="001E41F3">
            <w:pPr>
              <w:pStyle w:val="CRCoverPage"/>
              <w:spacing w:after="0"/>
              <w:jc w:val="center"/>
              <w:rPr>
                <w:b/>
                <w:caps/>
                <w:noProof/>
              </w:rPr>
            </w:pPr>
          </w:p>
        </w:tc>
        <w:tc>
          <w:tcPr>
            <w:tcW w:w="2126" w:type="dxa"/>
          </w:tcPr>
          <w:p w14:paraId="352AA0CC" w14:textId="77777777" w:rsidR="00F25D98" w:rsidRPr="006811E5" w:rsidRDefault="00F25D98" w:rsidP="001E41F3">
            <w:pPr>
              <w:pStyle w:val="CRCoverPage"/>
              <w:spacing w:after="0"/>
              <w:jc w:val="right"/>
              <w:rPr>
                <w:noProof/>
                <w:u w:val="single"/>
              </w:rPr>
            </w:pPr>
            <w:r w:rsidRPr="006811E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6781C2" w14:textId="70AD2F88" w:rsidR="00F25D98" w:rsidRPr="006811E5" w:rsidRDefault="00F25D98" w:rsidP="001E41F3">
            <w:pPr>
              <w:pStyle w:val="CRCoverPage"/>
              <w:spacing w:after="0"/>
              <w:jc w:val="center"/>
              <w:rPr>
                <w:b/>
                <w:caps/>
                <w:noProof/>
              </w:rPr>
            </w:pPr>
          </w:p>
        </w:tc>
        <w:tc>
          <w:tcPr>
            <w:tcW w:w="1418" w:type="dxa"/>
            <w:tcBorders>
              <w:left w:val="nil"/>
            </w:tcBorders>
          </w:tcPr>
          <w:p w14:paraId="00E9CC8B" w14:textId="77777777" w:rsidR="00F25D98" w:rsidRPr="006811E5" w:rsidRDefault="00F25D98" w:rsidP="001E41F3">
            <w:pPr>
              <w:pStyle w:val="CRCoverPage"/>
              <w:spacing w:after="0"/>
              <w:jc w:val="right"/>
              <w:rPr>
                <w:noProof/>
              </w:rPr>
            </w:pPr>
            <w:r w:rsidRPr="006811E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58948A" w14:textId="77777777" w:rsidR="00F25D98" w:rsidRDefault="00AF1A6F" w:rsidP="001E41F3">
            <w:pPr>
              <w:pStyle w:val="CRCoverPage"/>
              <w:spacing w:after="0"/>
              <w:jc w:val="center"/>
              <w:rPr>
                <w:b/>
                <w:bCs/>
                <w:caps/>
                <w:noProof/>
              </w:rPr>
            </w:pPr>
            <w:r w:rsidRPr="006811E5">
              <w:rPr>
                <w:b/>
                <w:bCs/>
                <w:caps/>
                <w:noProof/>
              </w:rPr>
              <w:t>X</w:t>
            </w:r>
          </w:p>
        </w:tc>
      </w:tr>
      <w:bookmarkEnd w:id="1"/>
    </w:tbl>
    <w:p w14:paraId="4799F6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1ADBFF" w14:textId="77777777" w:rsidTr="00547111">
        <w:tc>
          <w:tcPr>
            <w:tcW w:w="9640" w:type="dxa"/>
            <w:gridSpan w:val="11"/>
          </w:tcPr>
          <w:p w14:paraId="788EA9F4" w14:textId="77777777" w:rsidR="001E41F3" w:rsidRDefault="001E41F3">
            <w:pPr>
              <w:pStyle w:val="CRCoverPage"/>
              <w:spacing w:after="0"/>
              <w:rPr>
                <w:noProof/>
                <w:sz w:val="8"/>
                <w:szCs w:val="8"/>
              </w:rPr>
            </w:pPr>
          </w:p>
        </w:tc>
      </w:tr>
      <w:tr w:rsidR="001E41F3" w14:paraId="768186A5" w14:textId="77777777" w:rsidTr="00547111">
        <w:tc>
          <w:tcPr>
            <w:tcW w:w="1843" w:type="dxa"/>
            <w:tcBorders>
              <w:top w:val="single" w:sz="4" w:space="0" w:color="auto"/>
              <w:left w:val="single" w:sz="4" w:space="0" w:color="auto"/>
            </w:tcBorders>
          </w:tcPr>
          <w:p w14:paraId="65767D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C916EF" w14:textId="38758CC7" w:rsidR="001E41F3" w:rsidRDefault="0039663F">
            <w:pPr>
              <w:pStyle w:val="CRCoverPage"/>
              <w:spacing w:after="0"/>
              <w:ind w:left="100"/>
              <w:rPr>
                <w:noProof/>
              </w:rPr>
            </w:pPr>
            <w:r w:rsidRPr="0039663F">
              <w:t>terms alignments and clean-ups</w:t>
            </w:r>
            <w:r w:rsidR="005650A6">
              <w:t xml:space="preserve"> for eNPN</w:t>
            </w:r>
          </w:p>
        </w:tc>
      </w:tr>
      <w:tr w:rsidR="001E41F3" w14:paraId="15421ADE" w14:textId="77777777" w:rsidTr="00547111">
        <w:tc>
          <w:tcPr>
            <w:tcW w:w="1843" w:type="dxa"/>
            <w:tcBorders>
              <w:left w:val="single" w:sz="4" w:space="0" w:color="auto"/>
            </w:tcBorders>
          </w:tcPr>
          <w:p w14:paraId="62174E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1DB1FE" w14:textId="77777777" w:rsidR="001E41F3" w:rsidRDefault="001E41F3">
            <w:pPr>
              <w:pStyle w:val="CRCoverPage"/>
              <w:spacing w:after="0"/>
              <w:rPr>
                <w:noProof/>
                <w:sz w:val="8"/>
                <w:szCs w:val="8"/>
              </w:rPr>
            </w:pPr>
          </w:p>
        </w:tc>
      </w:tr>
      <w:tr w:rsidR="001E41F3" w14:paraId="690BDAB9" w14:textId="77777777" w:rsidTr="00547111">
        <w:tc>
          <w:tcPr>
            <w:tcW w:w="1843" w:type="dxa"/>
            <w:tcBorders>
              <w:left w:val="single" w:sz="4" w:space="0" w:color="auto"/>
            </w:tcBorders>
          </w:tcPr>
          <w:p w14:paraId="240D75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734AD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893FFDA" w14:textId="77777777" w:rsidTr="00547111">
        <w:tc>
          <w:tcPr>
            <w:tcW w:w="1843" w:type="dxa"/>
            <w:tcBorders>
              <w:left w:val="single" w:sz="4" w:space="0" w:color="auto"/>
            </w:tcBorders>
          </w:tcPr>
          <w:p w14:paraId="06D2CE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3FBF1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A7B569B" w14:textId="77777777" w:rsidTr="00547111">
        <w:tc>
          <w:tcPr>
            <w:tcW w:w="1843" w:type="dxa"/>
            <w:tcBorders>
              <w:left w:val="single" w:sz="4" w:space="0" w:color="auto"/>
            </w:tcBorders>
          </w:tcPr>
          <w:p w14:paraId="30CAFDC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767BE1" w14:textId="77777777" w:rsidR="001E41F3" w:rsidRDefault="001E41F3">
            <w:pPr>
              <w:pStyle w:val="CRCoverPage"/>
              <w:spacing w:after="0"/>
              <w:rPr>
                <w:noProof/>
                <w:sz w:val="8"/>
                <w:szCs w:val="8"/>
              </w:rPr>
            </w:pPr>
          </w:p>
        </w:tc>
      </w:tr>
      <w:tr w:rsidR="001E41F3" w14:paraId="13B9F0E9" w14:textId="77777777" w:rsidTr="00547111">
        <w:tc>
          <w:tcPr>
            <w:tcW w:w="1843" w:type="dxa"/>
            <w:tcBorders>
              <w:left w:val="single" w:sz="4" w:space="0" w:color="auto"/>
            </w:tcBorders>
          </w:tcPr>
          <w:p w14:paraId="28B6597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9400CD" w14:textId="77777777" w:rsidR="001E41F3" w:rsidRDefault="006811E5">
            <w:pPr>
              <w:pStyle w:val="CRCoverPage"/>
              <w:spacing w:after="0"/>
              <w:ind w:left="100"/>
              <w:rPr>
                <w:noProof/>
              </w:rPr>
            </w:pPr>
            <w:r>
              <w:rPr>
                <w:noProof/>
              </w:rPr>
              <w:t>eNPN</w:t>
            </w:r>
          </w:p>
        </w:tc>
        <w:tc>
          <w:tcPr>
            <w:tcW w:w="567" w:type="dxa"/>
            <w:tcBorders>
              <w:left w:val="nil"/>
            </w:tcBorders>
          </w:tcPr>
          <w:p w14:paraId="26EFA3FF" w14:textId="77777777" w:rsidR="001E41F3" w:rsidRDefault="001E41F3">
            <w:pPr>
              <w:pStyle w:val="CRCoverPage"/>
              <w:spacing w:after="0"/>
              <w:ind w:right="100"/>
              <w:rPr>
                <w:noProof/>
              </w:rPr>
            </w:pPr>
          </w:p>
        </w:tc>
        <w:tc>
          <w:tcPr>
            <w:tcW w:w="1417" w:type="dxa"/>
            <w:gridSpan w:val="3"/>
            <w:tcBorders>
              <w:left w:val="nil"/>
            </w:tcBorders>
          </w:tcPr>
          <w:p w14:paraId="52733A4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8FFBC1" w14:textId="2AF667CB" w:rsidR="001E41F3" w:rsidRDefault="00D23592" w:rsidP="00AB2E6F">
            <w:pPr>
              <w:pStyle w:val="CRCoverPage"/>
              <w:spacing w:after="0"/>
              <w:ind w:left="100"/>
              <w:rPr>
                <w:noProof/>
              </w:rPr>
            </w:pPr>
            <w:r>
              <w:rPr>
                <w:noProof/>
              </w:rPr>
              <w:t>202</w:t>
            </w:r>
            <w:r w:rsidR="00F252ED">
              <w:rPr>
                <w:noProof/>
              </w:rPr>
              <w:t>2</w:t>
            </w:r>
            <w:r>
              <w:rPr>
                <w:noProof/>
              </w:rPr>
              <w:t>-</w:t>
            </w:r>
            <w:r w:rsidR="00AB2E6F">
              <w:rPr>
                <w:noProof/>
              </w:rPr>
              <w:t>01</w:t>
            </w:r>
            <w:r>
              <w:rPr>
                <w:noProof/>
              </w:rPr>
              <w:t>-</w:t>
            </w:r>
            <w:r w:rsidR="00AB2E6F">
              <w:rPr>
                <w:noProof/>
              </w:rPr>
              <w:t>2</w:t>
            </w:r>
            <w:r w:rsidR="00C54D8B">
              <w:rPr>
                <w:noProof/>
              </w:rPr>
              <w:t>8</w:t>
            </w:r>
          </w:p>
        </w:tc>
      </w:tr>
      <w:tr w:rsidR="001E41F3" w14:paraId="6C65ABBB" w14:textId="77777777" w:rsidTr="00547111">
        <w:tc>
          <w:tcPr>
            <w:tcW w:w="1843" w:type="dxa"/>
            <w:tcBorders>
              <w:left w:val="single" w:sz="4" w:space="0" w:color="auto"/>
            </w:tcBorders>
          </w:tcPr>
          <w:p w14:paraId="5F5BCD4B" w14:textId="77777777" w:rsidR="001E41F3" w:rsidRDefault="001E41F3">
            <w:pPr>
              <w:pStyle w:val="CRCoverPage"/>
              <w:spacing w:after="0"/>
              <w:rPr>
                <w:b/>
                <w:i/>
                <w:noProof/>
                <w:sz w:val="8"/>
                <w:szCs w:val="8"/>
              </w:rPr>
            </w:pPr>
          </w:p>
        </w:tc>
        <w:tc>
          <w:tcPr>
            <w:tcW w:w="1986" w:type="dxa"/>
            <w:gridSpan w:val="4"/>
          </w:tcPr>
          <w:p w14:paraId="5FDFAE5B" w14:textId="77777777" w:rsidR="001E41F3" w:rsidRDefault="001E41F3">
            <w:pPr>
              <w:pStyle w:val="CRCoverPage"/>
              <w:spacing w:after="0"/>
              <w:rPr>
                <w:noProof/>
                <w:sz w:val="8"/>
                <w:szCs w:val="8"/>
              </w:rPr>
            </w:pPr>
          </w:p>
        </w:tc>
        <w:tc>
          <w:tcPr>
            <w:tcW w:w="2267" w:type="dxa"/>
            <w:gridSpan w:val="2"/>
          </w:tcPr>
          <w:p w14:paraId="2330B96B" w14:textId="77777777" w:rsidR="001E41F3" w:rsidRDefault="001E41F3">
            <w:pPr>
              <w:pStyle w:val="CRCoverPage"/>
              <w:spacing w:after="0"/>
              <w:rPr>
                <w:noProof/>
                <w:sz w:val="8"/>
                <w:szCs w:val="8"/>
              </w:rPr>
            </w:pPr>
          </w:p>
        </w:tc>
        <w:tc>
          <w:tcPr>
            <w:tcW w:w="1417" w:type="dxa"/>
            <w:gridSpan w:val="3"/>
          </w:tcPr>
          <w:p w14:paraId="1F4607FA" w14:textId="77777777" w:rsidR="001E41F3" w:rsidRDefault="001E41F3">
            <w:pPr>
              <w:pStyle w:val="CRCoverPage"/>
              <w:spacing w:after="0"/>
              <w:rPr>
                <w:noProof/>
                <w:sz w:val="8"/>
                <w:szCs w:val="8"/>
              </w:rPr>
            </w:pPr>
          </w:p>
        </w:tc>
        <w:tc>
          <w:tcPr>
            <w:tcW w:w="2127" w:type="dxa"/>
            <w:tcBorders>
              <w:right w:val="single" w:sz="4" w:space="0" w:color="auto"/>
            </w:tcBorders>
          </w:tcPr>
          <w:p w14:paraId="5CACCDF2" w14:textId="77777777" w:rsidR="001E41F3" w:rsidRDefault="001E41F3">
            <w:pPr>
              <w:pStyle w:val="CRCoverPage"/>
              <w:spacing w:after="0"/>
              <w:rPr>
                <w:noProof/>
                <w:sz w:val="8"/>
                <w:szCs w:val="8"/>
              </w:rPr>
            </w:pPr>
          </w:p>
        </w:tc>
      </w:tr>
      <w:tr w:rsidR="001E41F3" w14:paraId="16746B15" w14:textId="77777777" w:rsidTr="00547111">
        <w:trPr>
          <w:cantSplit/>
        </w:trPr>
        <w:tc>
          <w:tcPr>
            <w:tcW w:w="1843" w:type="dxa"/>
            <w:tcBorders>
              <w:left w:val="single" w:sz="4" w:space="0" w:color="auto"/>
            </w:tcBorders>
          </w:tcPr>
          <w:p w14:paraId="137A17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E738F2" w14:textId="77777777" w:rsidR="001E41F3" w:rsidRDefault="006811E5" w:rsidP="00D24991">
            <w:pPr>
              <w:pStyle w:val="CRCoverPage"/>
              <w:spacing w:after="0"/>
              <w:ind w:left="100" w:right="-609"/>
              <w:rPr>
                <w:b/>
                <w:noProof/>
              </w:rPr>
            </w:pPr>
            <w:r>
              <w:rPr>
                <w:b/>
                <w:noProof/>
              </w:rPr>
              <w:t>D</w:t>
            </w:r>
          </w:p>
        </w:tc>
        <w:tc>
          <w:tcPr>
            <w:tcW w:w="3402" w:type="dxa"/>
            <w:gridSpan w:val="5"/>
            <w:tcBorders>
              <w:left w:val="nil"/>
            </w:tcBorders>
          </w:tcPr>
          <w:p w14:paraId="3A806DE3" w14:textId="77777777" w:rsidR="001E41F3" w:rsidRDefault="001E41F3">
            <w:pPr>
              <w:pStyle w:val="CRCoverPage"/>
              <w:spacing w:after="0"/>
              <w:rPr>
                <w:noProof/>
              </w:rPr>
            </w:pPr>
          </w:p>
        </w:tc>
        <w:tc>
          <w:tcPr>
            <w:tcW w:w="1417" w:type="dxa"/>
            <w:gridSpan w:val="3"/>
            <w:tcBorders>
              <w:left w:val="nil"/>
            </w:tcBorders>
          </w:tcPr>
          <w:p w14:paraId="6C046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BE0FE5" w14:textId="77777777" w:rsidR="001E41F3" w:rsidRDefault="009B162C">
            <w:pPr>
              <w:pStyle w:val="CRCoverPage"/>
              <w:spacing w:after="0"/>
              <w:ind w:left="100"/>
              <w:rPr>
                <w:noProof/>
              </w:rPr>
            </w:pPr>
            <w:r w:rsidRPr="008A2CD5">
              <w:rPr>
                <w:noProof/>
              </w:rPr>
              <w:t>Rel-17</w:t>
            </w:r>
          </w:p>
        </w:tc>
      </w:tr>
      <w:tr w:rsidR="001E41F3" w14:paraId="27708132" w14:textId="77777777" w:rsidTr="00547111">
        <w:tc>
          <w:tcPr>
            <w:tcW w:w="1843" w:type="dxa"/>
            <w:tcBorders>
              <w:left w:val="single" w:sz="4" w:space="0" w:color="auto"/>
              <w:bottom w:val="single" w:sz="4" w:space="0" w:color="auto"/>
            </w:tcBorders>
          </w:tcPr>
          <w:p w14:paraId="0B3CC286" w14:textId="77777777" w:rsidR="001E41F3" w:rsidRDefault="001E41F3">
            <w:pPr>
              <w:pStyle w:val="CRCoverPage"/>
              <w:spacing w:after="0"/>
              <w:rPr>
                <w:b/>
                <w:i/>
                <w:noProof/>
              </w:rPr>
            </w:pPr>
          </w:p>
        </w:tc>
        <w:tc>
          <w:tcPr>
            <w:tcW w:w="4677" w:type="dxa"/>
            <w:gridSpan w:val="8"/>
            <w:tcBorders>
              <w:bottom w:val="single" w:sz="4" w:space="0" w:color="auto"/>
            </w:tcBorders>
          </w:tcPr>
          <w:p w14:paraId="34FF4F0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6C40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1AF6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355E0BE" w14:textId="77777777" w:rsidTr="00547111">
        <w:tc>
          <w:tcPr>
            <w:tcW w:w="1843" w:type="dxa"/>
          </w:tcPr>
          <w:p w14:paraId="22192113" w14:textId="77777777" w:rsidR="001E41F3" w:rsidRDefault="001E41F3">
            <w:pPr>
              <w:pStyle w:val="CRCoverPage"/>
              <w:spacing w:after="0"/>
              <w:rPr>
                <w:b/>
                <w:i/>
                <w:noProof/>
                <w:sz w:val="8"/>
                <w:szCs w:val="8"/>
              </w:rPr>
            </w:pPr>
          </w:p>
        </w:tc>
        <w:tc>
          <w:tcPr>
            <w:tcW w:w="7797" w:type="dxa"/>
            <w:gridSpan w:val="10"/>
          </w:tcPr>
          <w:p w14:paraId="39169B70" w14:textId="77777777" w:rsidR="001E41F3" w:rsidRDefault="001E41F3">
            <w:pPr>
              <w:pStyle w:val="CRCoverPage"/>
              <w:spacing w:after="0"/>
              <w:rPr>
                <w:noProof/>
                <w:sz w:val="8"/>
                <w:szCs w:val="8"/>
              </w:rPr>
            </w:pPr>
          </w:p>
        </w:tc>
      </w:tr>
      <w:tr w:rsidR="001E41F3" w14:paraId="347FE0B1" w14:textId="77777777" w:rsidTr="00547111">
        <w:tc>
          <w:tcPr>
            <w:tcW w:w="2694" w:type="dxa"/>
            <w:gridSpan w:val="2"/>
            <w:tcBorders>
              <w:top w:val="single" w:sz="4" w:space="0" w:color="auto"/>
              <w:left w:val="single" w:sz="4" w:space="0" w:color="auto"/>
            </w:tcBorders>
          </w:tcPr>
          <w:p w14:paraId="009BB6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C335C" w14:textId="77777777" w:rsidR="009F78B6" w:rsidRDefault="009F78B6" w:rsidP="009F78B6">
            <w:pPr>
              <w:pStyle w:val="CRCoverPage"/>
              <w:numPr>
                <w:ilvl w:val="0"/>
                <w:numId w:val="1"/>
              </w:numPr>
              <w:spacing w:after="0"/>
              <w:rPr>
                <w:noProof/>
                <w:lang w:eastAsia="zh-CN"/>
              </w:rPr>
            </w:pPr>
            <w:r>
              <w:rPr>
                <w:noProof/>
                <w:lang w:eastAsia="zh-CN"/>
              </w:rPr>
              <w:t>Use "a AAA Server" consistently</w:t>
            </w:r>
          </w:p>
          <w:p w14:paraId="7F0B3DD1" w14:textId="77777777" w:rsidR="001E41F3" w:rsidRDefault="00ED5048" w:rsidP="009F78B6">
            <w:pPr>
              <w:pStyle w:val="CRCoverPage"/>
              <w:numPr>
                <w:ilvl w:val="0"/>
                <w:numId w:val="1"/>
              </w:numPr>
              <w:spacing w:after="0"/>
              <w:rPr>
                <w:noProof/>
                <w:lang w:eastAsia="zh-CN"/>
              </w:rPr>
            </w:pPr>
            <w:r w:rsidRPr="009F78B6">
              <w:rPr>
                <w:noProof/>
                <w:lang w:eastAsia="zh-CN"/>
              </w:rPr>
              <w:t xml:space="preserve">Restricted PDU </w:t>
            </w:r>
            <w:r w:rsidR="009F78B6">
              <w:rPr>
                <w:noProof/>
                <w:lang w:eastAsia="zh-CN"/>
              </w:rPr>
              <w:t>Session, PDU Session used for onboarding -&gt; PDU Session used for UP remote provisioning</w:t>
            </w:r>
          </w:p>
          <w:p w14:paraId="6D4F67CB" w14:textId="404CD39E" w:rsidR="009F78B6" w:rsidRDefault="009F78B6" w:rsidP="009F78B6">
            <w:pPr>
              <w:pStyle w:val="CRCoverPage"/>
              <w:numPr>
                <w:ilvl w:val="0"/>
                <w:numId w:val="1"/>
              </w:numPr>
              <w:spacing w:after="0"/>
              <w:rPr>
                <w:noProof/>
                <w:lang w:eastAsia="zh-CN"/>
              </w:rPr>
            </w:pPr>
            <w:r>
              <w:rPr>
                <w:rFonts w:hint="eastAsia"/>
                <w:noProof/>
                <w:lang w:eastAsia="zh-CN"/>
              </w:rPr>
              <w:t>U</w:t>
            </w:r>
            <w:r>
              <w:rPr>
                <w:noProof/>
                <w:lang w:eastAsia="zh-CN"/>
              </w:rPr>
              <w:t>se "</w:t>
            </w:r>
            <w:r w:rsidRPr="00DA3BBC">
              <w:t xml:space="preserve"> DNN</w:t>
            </w:r>
            <w:r w:rsidR="004454B5">
              <w:t xml:space="preserve"> and </w:t>
            </w:r>
            <w:r>
              <w:t>S-NSSAI</w:t>
            </w:r>
            <w:r w:rsidRPr="00DA3BBC">
              <w:t xml:space="preserve"> used for </w:t>
            </w:r>
            <w:r>
              <w:t>o</w:t>
            </w:r>
            <w:r w:rsidRPr="00DA3BBC">
              <w:t>nboarding</w:t>
            </w:r>
            <w:r>
              <w:rPr>
                <w:noProof/>
                <w:lang w:eastAsia="zh-CN"/>
              </w:rPr>
              <w:t xml:space="preserve"> " consistently</w:t>
            </w:r>
          </w:p>
          <w:p w14:paraId="7B42DAEA" w14:textId="21AFB413" w:rsidR="00181420" w:rsidRPr="00B15C8E" w:rsidRDefault="00181420" w:rsidP="009F78B6">
            <w:pPr>
              <w:pStyle w:val="CRCoverPage"/>
              <w:numPr>
                <w:ilvl w:val="0"/>
                <w:numId w:val="1"/>
              </w:numPr>
              <w:spacing w:after="0"/>
              <w:rPr>
                <w:noProof/>
                <w:lang w:eastAsia="zh-CN"/>
              </w:rPr>
            </w:pPr>
            <w:r w:rsidRPr="00B15C8E">
              <w:rPr>
                <w:noProof/>
                <w:lang w:eastAsia="zh-CN"/>
              </w:rPr>
              <w:t>"SMF/UPF/PCF used for Onboarding Service"</w:t>
            </w:r>
            <w:r w:rsidR="00B15C8E" w:rsidRPr="00B15C8E">
              <w:rPr>
                <w:noProof/>
                <w:lang w:eastAsia="zh-CN"/>
              </w:rPr>
              <w:t xml:space="preserve"> -&gt; "SMF/UPF/PCF used for UP remote Provisioning" </w:t>
            </w:r>
          </w:p>
          <w:p w14:paraId="6B67A73D" w14:textId="5174E911" w:rsidR="00B70366" w:rsidRPr="00231FC3" w:rsidRDefault="00B15C8E" w:rsidP="009F78B6">
            <w:pPr>
              <w:pStyle w:val="CRCoverPage"/>
              <w:numPr>
                <w:ilvl w:val="0"/>
                <w:numId w:val="1"/>
              </w:numPr>
              <w:spacing w:after="0"/>
              <w:rPr>
                <w:noProof/>
                <w:lang w:eastAsia="zh-CN"/>
              </w:rPr>
            </w:pPr>
            <w:r w:rsidRPr="00231FC3">
              <w:rPr>
                <w:noProof/>
                <w:lang w:eastAsia="zh-CN"/>
              </w:rPr>
              <w:t xml:space="preserve">Remove the </w:t>
            </w:r>
            <w:r w:rsidR="00B70366" w:rsidRPr="00231FC3">
              <w:rPr>
                <w:noProof/>
                <w:lang w:eastAsia="zh-CN"/>
              </w:rPr>
              <w:t>duplication of " Onboarding Service "</w:t>
            </w:r>
          </w:p>
          <w:p w14:paraId="399F59BE" w14:textId="77777777" w:rsidR="00B15C8E" w:rsidRDefault="00B15C8E" w:rsidP="00B15C8E">
            <w:pPr>
              <w:pStyle w:val="CRCoverPage"/>
              <w:numPr>
                <w:ilvl w:val="0"/>
                <w:numId w:val="1"/>
              </w:numPr>
              <w:spacing w:after="0"/>
              <w:rPr>
                <w:noProof/>
                <w:lang w:eastAsia="zh-CN"/>
              </w:rPr>
            </w:pPr>
            <w:r w:rsidRPr="009F78B6">
              <w:rPr>
                <w:noProof/>
                <w:lang w:eastAsia="zh-CN"/>
              </w:rPr>
              <w:t>Editorials</w:t>
            </w:r>
          </w:p>
          <w:p w14:paraId="36CEBEF0" w14:textId="77777777" w:rsidR="009F78B6" w:rsidRPr="00AF1A6F" w:rsidRDefault="009F78B6" w:rsidP="009F78B6">
            <w:pPr>
              <w:pStyle w:val="CRCoverPage"/>
              <w:spacing w:after="0"/>
              <w:ind w:left="460"/>
              <w:rPr>
                <w:noProof/>
                <w:highlight w:val="green"/>
                <w:lang w:eastAsia="zh-CN"/>
              </w:rPr>
            </w:pPr>
          </w:p>
        </w:tc>
      </w:tr>
      <w:tr w:rsidR="001E41F3" w14:paraId="74E350E4" w14:textId="77777777" w:rsidTr="00547111">
        <w:tc>
          <w:tcPr>
            <w:tcW w:w="2694" w:type="dxa"/>
            <w:gridSpan w:val="2"/>
            <w:tcBorders>
              <w:left w:val="single" w:sz="4" w:space="0" w:color="auto"/>
            </w:tcBorders>
          </w:tcPr>
          <w:p w14:paraId="28DBC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A8E845" w14:textId="77777777" w:rsidR="001E41F3" w:rsidRPr="00AF1A6F" w:rsidRDefault="001E41F3">
            <w:pPr>
              <w:pStyle w:val="CRCoverPage"/>
              <w:spacing w:after="0"/>
              <w:rPr>
                <w:noProof/>
                <w:sz w:val="8"/>
                <w:szCs w:val="8"/>
                <w:highlight w:val="green"/>
              </w:rPr>
            </w:pPr>
          </w:p>
        </w:tc>
      </w:tr>
      <w:tr w:rsidR="001E41F3" w14:paraId="7B1C8BDA" w14:textId="77777777" w:rsidTr="00547111">
        <w:tc>
          <w:tcPr>
            <w:tcW w:w="2694" w:type="dxa"/>
            <w:gridSpan w:val="2"/>
            <w:tcBorders>
              <w:left w:val="single" w:sz="4" w:space="0" w:color="auto"/>
            </w:tcBorders>
          </w:tcPr>
          <w:p w14:paraId="4FA3330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E8E16B" w14:textId="2979CF59" w:rsidR="001E41F3" w:rsidRPr="00AF1A6F" w:rsidRDefault="00231FC3">
            <w:pPr>
              <w:pStyle w:val="CRCoverPage"/>
              <w:spacing w:after="0"/>
              <w:ind w:left="100"/>
              <w:rPr>
                <w:noProof/>
                <w:highlight w:val="green"/>
              </w:rPr>
            </w:pPr>
            <w:r w:rsidRPr="00231FC3">
              <w:rPr>
                <w:noProof/>
              </w:rPr>
              <w:t>See reason for change</w:t>
            </w:r>
          </w:p>
        </w:tc>
      </w:tr>
      <w:tr w:rsidR="001E41F3" w14:paraId="5B88644B" w14:textId="77777777" w:rsidTr="00547111">
        <w:tc>
          <w:tcPr>
            <w:tcW w:w="2694" w:type="dxa"/>
            <w:gridSpan w:val="2"/>
            <w:tcBorders>
              <w:left w:val="single" w:sz="4" w:space="0" w:color="auto"/>
            </w:tcBorders>
          </w:tcPr>
          <w:p w14:paraId="112E1D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1DB3D3" w14:textId="77777777" w:rsidR="001E41F3" w:rsidRPr="00AF1A6F" w:rsidRDefault="001E41F3">
            <w:pPr>
              <w:pStyle w:val="CRCoverPage"/>
              <w:spacing w:after="0"/>
              <w:rPr>
                <w:noProof/>
                <w:sz w:val="8"/>
                <w:szCs w:val="8"/>
                <w:highlight w:val="green"/>
              </w:rPr>
            </w:pPr>
          </w:p>
        </w:tc>
      </w:tr>
      <w:tr w:rsidR="001E41F3" w14:paraId="13166F76" w14:textId="77777777" w:rsidTr="00547111">
        <w:tc>
          <w:tcPr>
            <w:tcW w:w="2694" w:type="dxa"/>
            <w:gridSpan w:val="2"/>
            <w:tcBorders>
              <w:left w:val="single" w:sz="4" w:space="0" w:color="auto"/>
              <w:bottom w:val="single" w:sz="4" w:space="0" w:color="auto"/>
            </w:tcBorders>
          </w:tcPr>
          <w:p w14:paraId="1A7C65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4A867E" w14:textId="040583C4" w:rsidR="001E41F3" w:rsidRPr="00AF1A6F" w:rsidRDefault="00AB2E6F" w:rsidP="00AB2E6F">
            <w:pPr>
              <w:pStyle w:val="CRCoverPage"/>
              <w:spacing w:after="0"/>
              <w:ind w:left="100"/>
              <w:rPr>
                <w:noProof/>
                <w:highlight w:val="green"/>
              </w:rPr>
            </w:pPr>
            <w:r w:rsidRPr="00324764">
              <w:rPr>
                <w:noProof/>
              </w:rPr>
              <w:t>Misalignments exist in the specification that may lead to different understanding/implementation</w:t>
            </w:r>
          </w:p>
        </w:tc>
      </w:tr>
      <w:tr w:rsidR="001E41F3" w14:paraId="21C7637C" w14:textId="77777777" w:rsidTr="00547111">
        <w:tc>
          <w:tcPr>
            <w:tcW w:w="2694" w:type="dxa"/>
            <w:gridSpan w:val="2"/>
          </w:tcPr>
          <w:p w14:paraId="5EBEB39E" w14:textId="77777777" w:rsidR="001E41F3" w:rsidRDefault="001E41F3">
            <w:pPr>
              <w:pStyle w:val="CRCoverPage"/>
              <w:spacing w:after="0"/>
              <w:rPr>
                <w:b/>
                <w:i/>
                <w:noProof/>
                <w:sz w:val="8"/>
                <w:szCs w:val="8"/>
              </w:rPr>
            </w:pPr>
          </w:p>
        </w:tc>
        <w:tc>
          <w:tcPr>
            <w:tcW w:w="6946" w:type="dxa"/>
            <w:gridSpan w:val="9"/>
          </w:tcPr>
          <w:p w14:paraId="54FDA59D" w14:textId="77777777" w:rsidR="001E41F3" w:rsidRDefault="001E41F3">
            <w:pPr>
              <w:pStyle w:val="CRCoverPage"/>
              <w:spacing w:after="0"/>
              <w:rPr>
                <w:noProof/>
                <w:sz w:val="8"/>
                <w:szCs w:val="8"/>
              </w:rPr>
            </w:pPr>
          </w:p>
        </w:tc>
      </w:tr>
      <w:tr w:rsidR="001E41F3" w14:paraId="39B674A0" w14:textId="77777777" w:rsidTr="00547111">
        <w:tc>
          <w:tcPr>
            <w:tcW w:w="2694" w:type="dxa"/>
            <w:gridSpan w:val="2"/>
            <w:tcBorders>
              <w:top w:val="single" w:sz="4" w:space="0" w:color="auto"/>
              <w:left w:val="single" w:sz="4" w:space="0" w:color="auto"/>
            </w:tcBorders>
          </w:tcPr>
          <w:p w14:paraId="794051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896A0E" w14:textId="4C1BB3ED" w:rsidR="001E41F3" w:rsidRDefault="000A740A">
            <w:pPr>
              <w:pStyle w:val="CRCoverPage"/>
              <w:spacing w:after="0"/>
              <w:ind w:left="100"/>
              <w:rPr>
                <w:noProof/>
              </w:rPr>
            </w:pPr>
            <w:r w:rsidRPr="00DA3BBC">
              <w:t>5.30.2.1</w:t>
            </w:r>
            <w:r>
              <w:t xml:space="preserve">, </w:t>
            </w:r>
            <w:r w:rsidRPr="00DA3BBC">
              <w:t>5.30.2.3</w:t>
            </w:r>
            <w:r>
              <w:t xml:space="preserve">, </w:t>
            </w:r>
            <w:r w:rsidRPr="00DA3BBC">
              <w:t>5.30.2.9.2</w:t>
            </w:r>
            <w:r>
              <w:t xml:space="preserve">, </w:t>
            </w:r>
            <w:r w:rsidRPr="00DA3BBC">
              <w:t>5.30.2.10.2.2</w:t>
            </w:r>
            <w:r>
              <w:t xml:space="preserve">, </w:t>
            </w:r>
            <w:r w:rsidRPr="00DA3BBC">
              <w:t>5.30.2.10.2.4</w:t>
            </w:r>
            <w:r>
              <w:t xml:space="preserve">, </w:t>
            </w:r>
            <w:r w:rsidRPr="00DA3BBC">
              <w:t>5.30.2.10.2.6</w:t>
            </w:r>
            <w:r>
              <w:t xml:space="preserve">, </w:t>
            </w:r>
            <w:r w:rsidRPr="00DA3BBC">
              <w:t>5.30.2.10.2.7</w:t>
            </w:r>
            <w:r>
              <w:t xml:space="preserve">, </w:t>
            </w:r>
            <w:r w:rsidRPr="00DA3BBC">
              <w:t>5.30.2.10.4.1</w:t>
            </w:r>
            <w:r>
              <w:t xml:space="preserve">, </w:t>
            </w:r>
            <w:r w:rsidRPr="00DA3BBC">
              <w:t>5.30.2.10.4.2</w:t>
            </w:r>
            <w:r>
              <w:t xml:space="preserve">, </w:t>
            </w:r>
            <w:r w:rsidRPr="00DA3BBC">
              <w:t>5.30.2.10.4.3</w:t>
            </w:r>
            <w:r>
              <w:t xml:space="preserve">, </w:t>
            </w:r>
            <w:r w:rsidRPr="00DA3BBC">
              <w:t>5.30.2.10.4.4</w:t>
            </w:r>
            <w:r>
              <w:t xml:space="preserve">, </w:t>
            </w:r>
            <w:r w:rsidRPr="00DA3BBC">
              <w:t>5.39.1</w:t>
            </w:r>
            <w:r>
              <w:t xml:space="preserve">, </w:t>
            </w:r>
            <w:r w:rsidRPr="00DA3BBC">
              <w:t>5.39.2</w:t>
            </w:r>
          </w:p>
        </w:tc>
      </w:tr>
      <w:tr w:rsidR="001E41F3" w14:paraId="703C6B6A" w14:textId="77777777" w:rsidTr="00547111">
        <w:tc>
          <w:tcPr>
            <w:tcW w:w="2694" w:type="dxa"/>
            <w:gridSpan w:val="2"/>
            <w:tcBorders>
              <w:left w:val="single" w:sz="4" w:space="0" w:color="auto"/>
            </w:tcBorders>
          </w:tcPr>
          <w:p w14:paraId="27A4FA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22AC64" w14:textId="77777777" w:rsidR="001E41F3" w:rsidRDefault="001E41F3">
            <w:pPr>
              <w:pStyle w:val="CRCoverPage"/>
              <w:spacing w:after="0"/>
              <w:rPr>
                <w:noProof/>
                <w:sz w:val="8"/>
                <w:szCs w:val="8"/>
              </w:rPr>
            </w:pPr>
          </w:p>
        </w:tc>
      </w:tr>
      <w:tr w:rsidR="001E41F3" w14:paraId="25C2C9DE" w14:textId="77777777" w:rsidTr="00547111">
        <w:tc>
          <w:tcPr>
            <w:tcW w:w="2694" w:type="dxa"/>
            <w:gridSpan w:val="2"/>
            <w:tcBorders>
              <w:left w:val="single" w:sz="4" w:space="0" w:color="auto"/>
            </w:tcBorders>
          </w:tcPr>
          <w:p w14:paraId="58F1C1B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134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5E2A5" w14:textId="77777777" w:rsidR="001E41F3" w:rsidRDefault="001E41F3">
            <w:pPr>
              <w:pStyle w:val="CRCoverPage"/>
              <w:spacing w:after="0"/>
              <w:jc w:val="center"/>
              <w:rPr>
                <w:b/>
                <w:caps/>
                <w:noProof/>
              </w:rPr>
            </w:pPr>
            <w:r>
              <w:rPr>
                <w:b/>
                <w:caps/>
                <w:noProof/>
              </w:rPr>
              <w:t>N</w:t>
            </w:r>
          </w:p>
        </w:tc>
        <w:tc>
          <w:tcPr>
            <w:tcW w:w="2977" w:type="dxa"/>
            <w:gridSpan w:val="4"/>
          </w:tcPr>
          <w:p w14:paraId="11849E0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AFFE7D" w14:textId="77777777" w:rsidR="001E41F3" w:rsidRDefault="001E41F3">
            <w:pPr>
              <w:pStyle w:val="CRCoverPage"/>
              <w:spacing w:after="0"/>
              <w:ind w:left="99"/>
              <w:rPr>
                <w:noProof/>
              </w:rPr>
            </w:pPr>
          </w:p>
        </w:tc>
      </w:tr>
      <w:tr w:rsidR="001E41F3" w14:paraId="0B704DAA" w14:textId="77777777" w:rsidTr="00547111">
        <w:tc>
          <w:tcPr>
            <w:tcW w:w="2694" w:type="dxa"/>
            <w:gridSpan w:val="2"/>
            <w:tcBorders>
              <w:left w:val="single" w:sz="4" w:space="0" w:color="auto"/>
            </w:tcBorders>
          </w:tcPr>
          <w:p w14:paraId="3CC715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A0FB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CD4D0" w14:textId="77777777" w:rsidR="001E41F3" w:rsidRPr="000A740A" w:rsidRDefault="00AF1A6F">
            <w:pPr>
              <w:pStyle w:val="CRCoverPage"/>
              <w:spacing w:after="0"/>
              <w:jc w:val="center"/>
              <w:rPr>
                <w:b/>
                <w:caps/>
                <w:noProof/>
              </w:rPr>
            </w:pPr>
            <w:r w:rsidRPr="000A740A">
              <w:rPr>
                <w:b/>
                <w:caps/>
                <w:noProof/>
              </w:rPr>
              <w:t>X</w:t>
            </w:r>
          </w:p>
        </w:tc>
        <w:tc>
          <w:tcPr>
            <w:tcW w:w="2977" w:type="dxa"/>
            <w:gridSpan w:val="4"/>
          </w:tcPr>
          <w:p w14:paraId="60DCE0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974CF7" w14:textId="77777777" w:rsidR="001E41F3" w:rsidRDefault="00145D43">
            <w:pPr>
              <w:pStyle w:val="CRCoverPage"/>
              <w:spacing w:after="0"/>
              <w:ind w:left="99"/>
              <w:rPr>
                <w:noProof/>
              </w:rPr>
            </w:pPr>
            <w:r>
              <w:rPr>
                <w:noProof/>
              </w:rPr>
              <w:t xml:space="preserve">TS/TR ... CR ... </w:t>
            </w:r>
          </w:p>
        </w:tc>
      </w:tr>
      <w:tr w:rsidR="001E41F3" w14:paraId="618546F4" w14:textId="77777777" w:rsidTr="00547111">
        <w:tc>
          <w:tcPr>
            <w:tcW w:w="2694" w:type="dxa"/>
            <w:gridSpan w:val="2"/>
            <w:tcBorders>
              <w:left w:val="single" w:sz="4" w:space="0" w:color="auto"/>
            </w:tcBorders>
          </w:tcPr>
          <w:p w14:paraId="6E60337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A466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014B4" w14:textId="77777777" w:rsidR="001E41F3" w:rsidRPr="000A740A" w:rsidRDefault="00AF1A6F">
            <w:pPr>
              <w:pStyle w:val="CRCoverPage"/>
              <w:spacing w:after="0"/>
              <w:jc w:val="center"/>
              <w:rPr>
                <w:b/>
                <w:caps/>
                <w:noProof/>
              </w:rPr>
            </w:pPr>
            <w:r w:rsidRPr="000A740A">
              <w:rPr>
                <w:b/>
                <w:caps/>
                <w:noProof/>
              </w:rPr>
              <w:t>X</w:t>
            </w:r>
          </w:p>
        </w:tc>
        <w:tc>
          <w:tcPr>
            <w:tcW w:w="2977" w:type="dxa"/>
            <w:gridSpan w:val="4"/>
          </w:tcPr>
          <w:p w14:paraId="37272E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33DBD4" w14:textId="77777777" w:rsidR="001E41F3" w:rsidRDefault="00145D43">
            <w:pPr>
              <w:pStyle w:val="CRCoverPage"/>
              <w:spacing w:after="0"/>
              <w:ind w:left="99"/>
              <w:rPr>
                <w:noProof/>
              </w:rPr>
            </w:pPr>
            <w:r>
              <w:rPr>
                <w:noProof/>
              </w:rPr>
              <w:t xml:space="preserve">TS/TR ... CR ... </w:t>
            </w:r>
          </w:p>
        </w:tc>
      </w:tr>
      <w:tr w:rsidR="001E41F3" w14:paraId="5ED16C30" w14:textId="77777777" w:rsidTr="00547111">
        <w:tc>
          <w:tcPr>
            <w:tcW w:w="2694" w:type="dxa"/>
            <w:gridSpan w:val="2"/>
            <w:tcBorders>
              <w:left w:val="single" w:sz="4" w:space="0" w:color="auto"/>
            </w:tcBorders>
          </w:tcPr>
          <w:p w14:paraId="50FFF1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CF8D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850097" w14:textId="77777777" w:rsidR="001E41F3" w:rsidRPr="000A740A" w:rsidRDefault="00AF1A6F">
            <w:pPr>
              <w:pStyle w:val="CRCoverPage"/>
              <w:spacing w:after="0"/>
              <w:jc w:val="center"/>
              <w:rPr>
                <w:b/>
                <w:caps/>
                <w:noProof/>
              </w:rPr>
            </w:pPr>
            <w:r w:rsidRPr="000A740A">
              <w:rPr>
                <w:b/>
                <w:caps/>
                <w:noProof/>
              </w:rPr>
              <w:t>X</w:t>
            </w:r>
          </w:p>
        </w:tc>
        <w:tc>
          <w:tcPr>
            <w:tcW w:w="2977" w:type="dxa"/>
            <w:gridSpan w:val="4"/>
          </w:tcPr>
          <w:p w14:paraId="3774508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41792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631F78" w14:textId="77777777" w:rsidTr="008863B9">
        <w:tc>
          <w:tcPr>
            <w:tcW w:w="2694" w:type="dxa"/>
            <w:gridSpan w:val="2"/>
            <w:tcBorders>
              <w:left w:val="single" w:sz="4" w:space="0" w:color="auto"/>
            </w:tcBorders>
          </w:tcPr>
          <w:p w14:paraId="23304EEC" w14:textId="77777777" w:rsidR="001E41F3" w:rsidRDefault="001E41F3">
            <w:pPr>
              <w:pStyle w:val="CRCoverPage"/>
              <w:spacing w:after="0"/>
              <w:rPr>
                <w:b/>
                <w:i/>
                <w:noProof/>
              </w:rPr>
            </w:pPr>
          </w:p>
        </w:tc>
        <w:tc>
          <w:tcPr>
            <w:tcW w:w="6946" w:type="dxa"/>
            <w:gridSpan w:val="9"/>
            <w:tcBorders>
              <w:right w:val="single" w:sz="4" w:space="0" w:color="auto"/>
            </w:tcBorders>
          </w:tcPr>
          <w:p w14:paraId="0F507347" w14:textId="77777777" w:rsidR="001E41F3" w:rsidRDefault="001E41F3">
            <w:pPr>
              <w:pStyle w:val="CRCoverPage"/>
              <w:spacing w:after="0"/>
              <w:rPr>
                <w:noProof/>
              </w:rPr>
            </w:pPr>
          </w:p>
        </w:tc>
      </w:tr>
      <w:tr w:rsidR="001E41F3" w14:paraId="3766BE31" w14:textId="77777777" w:rsidTr="008863B9">
        <w:tc>
          <w:tcPr>
            <w:tcW w:w="2694" w:type="dxa"/>
            <w:gridSpan w:val="2"/>
            <w:tcBorders>
              <w:left w:val="single" w:sz="4" w:space="0" w:color="auto"/>
              <w:bottom w:val="single" w:sz="4" w:space="0" w:color="auto"/>
            </w:tcBorders>
          </w:tcPr>
          <w:p w14:paraId="21BB0CA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E1E04D" w14:textId="77777777" w:rsidR="001E41F3" w:rsidRDefault="001E41F3">
            <w:pPr>
              <w:pStyle w:val="CRCoverPage"/>
              <w:spacing w:after="0"/>
              <w:ind w:left="100"/>
              <w:rPr>
                <w:noProof/>
              </w:rPr>
            </w:pPr>
          </w:p>
        </w:tc>
      </w:tr>
      <w:tr w:rsidR="008863B9" w:rsidRPr="008863B9" w14:paraId="613E0F9A" w14:textId="77777777" w:rsidTr="008863B9">
        <w:tc>
          <w:tcPr>
            <w:tcW w:w="2694" w:type="dxa"/>
            <w:gridSpan w:val="2"/>
            <w:tcBorders>
              <w:top w:val="single" w:sz="4" w:space="0" w:color="auto"/>
              <w:bottom w:val="single" w:sz="4" w:space="0" w:color="auto"/>
            </w:tcBorders>
          </w:tcPr>
          <w:p w14:paraId="7B9B3D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A3D564" w14:textId="77777777" w:rsidR="008863B9" w:rsidRPr="008863B9" w:rsidRDefault="008863B9">
            <w:pPr>
              <w:pStyle w:val="CRCoverPage"/>
              <w:spacing w:after="0"/>
              <w:ind w:left="100"/>
              <w:rPr>
                <w:noProof/>
                <w:sz w:val="8"/>
                <w:szCs w:val="8"/>
              </w:rPr>
            </w:pPr>
          </w:p>
        </w:tc>
      </w:tr>
      <w:tr w:rsidR="008863B9" w14:paraId="06897C62" w14:textId="77777777" w:rsidTr="008863B9">
        <w:tc>
          <w:tcPr>
            <w:tcW w:w="2694" w:type="dxa"/>
            <w:gridSpan w:val="2"/>
            <w:tcBorders>
              <w:top w:val="single" w:sz="4" w:space="0" w:color="auto"/>
              <w:left w:val="single" w:sz="4" w:space="0" w:color="auto"/>
              <w:bottom w:val="single" w:sz="4" w:space="0" w:color="auto"/>
            </w:tcBorders>
          </w:tcPr>
          <w:p w14:paraId="24E9829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3365E" w14:textId="77777777" w:rsidR="008863B9" w:rsidRDefault="008863B9">
            <w:pPr>
              <w:pStyle w:val="CRCoverPage"/>
              <w:spacing w:after="0"/>
              <w:ind w:left="100"/>
              <w:rPr>
                <w:noProof/>
              </w:rPr>
            </w:pPr>
          </w:p>
        </w:tc>
      </w:tr>
    </w:tbl>
    <w:p w14:paraId="637572F9" w14:textId="77777777" w:rsidR="001E41F3" w:rsidRDefault="001E41F3">
      <w:pPr>
        <w:pStyle w:val="CRCoverPage"/>
        <w:spacing w:after="0"/>
        <w:rPr>
          <w:noProof/>
          <w:sz w:val="8"/>
          <w:szCs w:val="8"/>
        </w:rPr>
      </w:pPr>
    </w:p>
    <w:p w14:paraId="2BC89D3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4409E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81EA474" w14:textId="77777777" w:rsidR="00701275" w:rsidRPr="00DA3BBC" w:rsidRDefault="00701275" w:rsidP="00701275">
      <w:pPr>
        <w:pStyle w:val="3"/>
      </w:pPr>
      <w:bookmarkStart w:id="3" w:name="_Toc20150084"/>
      <w:bookmarkStart w:id="4" w:name="_Toc27846883"/>
      <w:bookmarkStart w:id="5" w:name="_Toc36188014"/>
      <w:bookmarkStart w:id="6" w:name="_Toc45183919"/>
      <w:bookmarkStart w:id="7" w:name="_Toc47342761"/>
      <w:bookmarkStart w:id="8" w:name="_Toc51769462"/>
      <w:bookmarkStart w:id="9" w:name="_Toc91148580"/>
      <w:bookmarkEnd w:id="2"/>
      <w:r w:rsidRPr="00DA3BBC">
        <w:t>5.30.2</w:t>
      </w:r>
      <w:r w:rsidRPr="00DA3BBC">
        <w:tab/>
        <w:t>Stand-alone non-public networks</w:t>
      </w:r>
      <w:bookmarkEnd w:id="3"/>
      <w:bookmarkEnd w:id="4"/>
      <w:bookmarkEnd w:id="5"/>
      <w:bookmarkEnd w:id="6"/>
      <w:bookmarkEnd w:id="7"/>
      <w:bookmarkEnd w:id="8"/>
      <w:bookmarkEnd w:id="9"/>
    </w:p>
    <w:p w14:paraId="5A97C94F" w14:textId="77777777" w:rsidR="00701275" w:rsidRPr="00DA3BBC" w:rsidRDefault="00701275" w:rsidP="00701275">
      <w:pPr>
        <w:pStyle w:val="4"/>
      </w:pPr>
      <w:bookmarkStart w:id="10" w:name="_Toc51769463"/>
      <w:bookmarkStart w:id="11" w:name="_Toc91148581"/>
      <w:bookmarkStart w:id="12" w:name="_Toc20150085"/>
      <w:bookmarkStart w:id="13" w:name="_Toc27846884"/>
      <w:bookmarkStart w:id="14" w:name="_Toc36188015"/>
      <w:bookmarkStart w:id="15" w:name="_Toc45183920"/>
      <w:bookmarkStart w:id="16" w:name="_Toc47342762"/>
      <w:r w:rsidRPr="00DA3BBC">
        <w:t>5.30.2.0</w:t>
      </w:r>
      <w:r w:rsidRPr="00DA3BBC">
        <w:tab/>
        <w:t>General</w:t>
      </w:r>
      <w:bookmarkEnd w:id="10"/>
      <w:bookmarkEnd w:id="11"/>
    </w:p>
    <w:p w14:paraId="0C12CD5E" w14:textId="77777777" w:rsidR="00701275" w:rsidRPr="00DA3BBC" w:rsidRDefault="00701275" w:rsidP="00701275">
      <w:pPr>
        <w:rPr>
          <w:lang w:eastAsia="x-none"/>
        </w:rPr>
      </w:pPr>
      <w:r w:rsidRPr="00DA3BBC">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485D57AE" w14:textId="77777777" w:rsidR="00701275" w:rsidRPr="00DA3BBC" w:rsidRDefault="00701275" w:rsidP="00701275">
      <w:pPr>
        <w:rPr>
          <w:lang w:eastAsia="x-none"/>
        </w:rPr>
      </w:pPr>
      <w:r w:rsidRPr="00DA3BBC">
        <w:rPr>
          <w:lang w:eastAsia="x-none"/>
        </w:rPr>
        <w:t>Alternatively, a Credentials Holder (CH) may authenticate and authorize access to an SNPN separate from the Credentials Holder based on the architecture specified in clause 5.30.2.9. Idle mode mobility is supported as defined in clause 5.30.2.11.</w:t>
      </w:r>
      <w:r>
        <w:rPr>
          <w:lang w:eastAsia="x-none"/>
        </w:rPr>
        <w:t xml:space="preserve"> </w:t>
      </w:r>
      <w:r w:rsidRPr="00DA3BBC">
        <w:rPr>
          <w:lang w:eastAsia="x-none"/>
        </w:rPr>
        <w:t>In this Release, direct access to SNPN is specified for 3GPP access only.</w:t>
      </w:r>
    </w:p>
    <w:p w14:paraId="3FF98175" w14:textId="77777777" w:rsidR="00701275" w:rsidRPr="00DA3BBC" w:rsidRDefault="00701275" w:rsidP="00701275">
      <w:pPr>
        <w:rPr>
          <w:lang w:eastAsia="x-none"/>
        </w:rPr>
      </w:pPr>
      <w:r w:rsidRPr="00DA3BBC">
        <w:rPr>
          <w:lang w:eastAsia="x-none"/>
        </w:rPr>
        <w:t>The following 5GS features and functionalities are not supported for SNPNs:</w:t>
      </w:r>
    </w:p>
    <w:p w14:paraId="61E837C6" w14:textId="77777777" w:rsidR="00701275" w:rsidRPr="00DA3BBC" w:rsidRDefault="00701275" w:rsidP="00701275">
      <w:pPr>
        <w:pStyle w:val="B1"/>
      </w:pPr>
      <w:r w:rsidRPr="00DA3BBC">
        <w:t>-</w:t>
      </w:r>
      <w:r w:rsidRPr="00DA3BBC">
        <w:tab/>
        <w:t>Interworking with EPS is not supported for SNPN.</w:t>
      </w:r>
    </w:p>
    <w:p w14:paraId="24B091B4" w14:textId="77777777" w:rsidR="00701275" w:rsidRPr="00DA3BBC" w:rsidRDefault="00701275" w:rsidP="00701275">
      <w:pPr>
        <w:pStyle w:val="B1"/>
      </w:pPr>
      <w:r w:rsidRPr="00DA3BBC">
        <w:t>-</w:t>
      </w:r>
      <w:r w:rsidRPr="00DA3BBC">
        <w:tab/>
        <w:t>Also, emergency services are not supported for SNPN when the UE accesses the SNPN over NWu via a PLMN.</w:t>
      </w:r>
    </w:p>
    <w:p w14:paraId="24D27A03" w14:textId="77777777" w:rsidR="00701275" w:rsidRPr="00DA3BBC" w:rsidRDefault="00701275" w:rsidP="00701275">
      <w:pPr>
        <w:pStyle w:val="B1"/>
      </w:pPr>
      <w:r w:rsidRPr="00DA3BBC">
        <w:t>-</w:t>
      </w:r>
      <w:r w:rsidRPr="00DA3BBC">
        <w:tab/>
      </w:r>
      <w:r>
        <w:t xml:space="preserve">While </w:t>
      </w:r>
      <w:r w:rsidRPr="00DA3BBC">
        <w:t>roaming is not supported for SNPN, e.g. roaming between SNPNs</w:t>
      </w:r>
      <w:r>
        <w:t>, it is possible for a UE to access an SNPN with credentials from a CH as described in clause 5.30.2.9</w:t>
      </w:r>
      <w:r w:rsidRPr="00DA3BBC">
        <w:t>.</w:t>
      </w:r>
    </w:p>
    <w:p w14:paraId="399F93D7" w14:textId="77777777" w:rsidR="00701275" w:rsidRPr="00DA3BBC" w:rsidRDefault="00701275" w:rsidP="00701275">
      <w:pPr>
        <w:pStyle w:val="B1"/>
      </w:pPr>
      <w:r w:rsidRPr="00DA3BBC">
        <w:t>-</w:t>
      </w:r>
      <w:r w:rsidRPr="00DA3BBC">
        <w:tab/>
        <w:t>Handover between SNPNs, between SNPN and PLMN or PNI NPN are not supported.</w:t>
      </w:r>
    </w:p>
    <w:p w14:paraId="39F77546" w14:textId="77777777" w:rsidR="00701275" w:rsidRPr="00DA3BBC" w:rsidRDefault="00701275" w:rsidP="00701275">
      <w:pPr>
        <w:pStyle w:val="B1"/>
      </w:pPr>
      <w:r w:rsidRPr="00DA3BBC">
        <w:t>-</w:t>
      </w:r>
      <w:r w:rsidRPr="00DA3BBC">
        <w:tab/>
        <w:t>CIoT 5GS optimizations are not supported in SNPNs.</w:t>
      </w:r>
    </w:p>
    <w:p w14:paraId="655AD3EC" w14:textId="77777777" w:rsidR="00701275" w:rsidRPr="00DA3BBC" w:rsidRDefault="00701275" w:rsidP="00701275">
      <w:pPr>
        <w:pStyle w:val="B1"/>
      </w:pPr>
      <w:r w:rsidRPr="00DA3BBC">
        <w:t>-</w:t>
      </w:r>
      <w:r w:rsidRPr="00DA3BBC">
        <w:tab/>
        <w:t>CAG is not supported in SNPNs.</w:t>
      </w:r>
    </w:p>
    <w:p w14:paraId="6880E83D" w14:textId="77777777" w:rsidR="00701275" w:rsidRPr="00DA3BBC" w:rsidRDefault="00701275" w:rsidP="00701275">
      <w:pPr>
        <w:rPr>
          <w:lang w:eastAsia="x-none"/>
        </w:rPr>
      </w:pPr>
      <w:bookmarkStart w:id="17" w:name="_Toc51769464"/>
      <w:r w:rsidRPr="00DA3BBC">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345A4E64" w14:textId="77777777" w:rsidR="00701275" w:rsidRPr="00DA3BBC" w:rsidRDefault="00701275" w:rsidP="00701275">
      <w:pPr>
        <w:pStyle w:val="NO"/>
      </w:pPr>
      <w:r w:rsidRPr="00DA3BBC">
        <w:t>NOTE:</w:t>
      </w:r>
      <w:r w:rsidRPr="00DA3BBC">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077E3131" w14:textId="77777777" w:rsidR="00701275" w:rsidRPr="00DA3BBC" w:rsidRDefault="00701275" w:rsidP="00701275">
      <w:pPr>
        <w:pStyle w:val="4"/>
      </w:pPr>
      <w:bookmarkStart w:id="18" w:name="_Toc91148582"/>
      <w:r w:rsidRPr="00DA3BBC">
        <w:t>5.30.2.1</w:t>
      </w:r>
      <w:r w:rsidRPr="00DA3BBC">
        <w:tab/>
        <w:t>Identifiers</w:t>
      </w:r>
      <w:bookmarkEnd w:id="12"/>
      <w:bookmarkEnd w:id="13"/>
      <w:bookmarkEnd w:id="14"/>
      <w:bookmarkEnd w:id="15"/>
      <w:bookmarkEnd w:id="16"/>
      <w:bookmarkEnd w:id="17"/>
      <w:bookmarkEnd w:id="18"/>
    </w:p>
    <w:p w14:paraId="0F31D6A2" w14:textId="77777777" w:rsidR="00701275" w:rsidRPr="00DA3BBC" w:rsidRDefault="00701275" w:rsidP="00701275">
      <w:r w:rsidRPr="00DA3BBC">
        <w:t>The combination of a PLMN ID and Network identifier (NID) identifies an SNPN.</w:t>
      </w:r>
    </w:p>
    <w:p w14:paraId="0603B050" w14:textId="77777777" w:rsidR="00701275" w:rsidRPr="00DA3BBC" w:rsidRDefault="00701275" w:rsidP="00701275">
      <w:pPr>
        <w:pStyle w:val="NO"/>
      </w:pPr>
      <w:r w:rsidRPr="00DA3BBC">
        <w:t>NOTE 1:</w:t>
      </w:r>
      <w:r w:rsidRPr="00DA3BBC">
        <w:tab/>
        <w:t>The PLMN ID used for SNPNs is not required to be unique. PLMN IDs reserved for use by private networks can be used for non-public networks, e.g. based on mobile country code (MCC) 999 as assigned by ITU [78]).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14:paraId="568FAE06" w14:textId="77777777" w:rsidR="00701275" w:rsidRPr="00DA3BBC" w:rsidRDefault="00701275" w:rsidP="00701275">
      <w:r w:rsidRPr="00DA3BBC">
        <w:t>The NID shall support two assignment models:</w:t>
      </w:r>
    </w:p>
    <w:p w14:paraId="61140886" w14:textId="77777777" w:rsidR="00701275" w:rsidRPr="00DA3BBC" w:rsidRDefault="00701275" w:rsidP="00701275">
      <w:pPr>
        <w:pStyle w:val="B1"/>
      </w:pPr>
      <w:r w:rsidRPr="00DA3BBC">
        <w:t>-</w:t>
      </w:r>
      <w:r w:rsidRPr="00DA3BBC">
        <w:tab/>
        <w:t>Self-assignment: NIDs are chosen individually by SNPNs at deployment time (and may therefore not be unique) but use a different numbering space than the coordinated assignment NIDs as defined in TS 23.003 [19].</w:t>
      </w:r>
    </w:p>
    <w:p w14:paraId="5897EF8B" w14:textId="77777777" w:rsidR="00701275" w:rsidRPr="00DA3BBC" w:rsidRDefault="00701275" w:rsidP="00701275">
      <w:pPr>
        <w:pStyle w:val="B1"/>
      </w:pPr>
      <w:r w:rsidRPr="00DA3BBC">
        <w:t>-</w:t>
      </w:r>
      <w:r w:rsidRPr="00DA3BBC">
        <w:tab/>
        <w:t>Coordinated assignment: NIDs are assigned using one of the following two options:</w:t>
      </w:r>
    </w:p>
    <w:p w14:paraId="57CD92CB" w14:textId="77777777" w:rsidR="00701275" w:rsidRPr="00DA3BBC" w:rsidRDefault="00701275" w:rsidP="00701275">
      <w:pPr>
        <w:pStyle w:val="B2"/>
      </w:pPr>
      <w:r w:rsidRPr="00DA3BBC">
        <w:t>1.</w:t>
      </w:r>
      <w:r w:rsidRPr="00DA3BBC">
        <w:tab/>
        <w:t>The NID is assigned such that it is globally unique independent of the PLMN ID used; or</w:t>
      </w:r>
    </w:p>
    <w:p w14:paraId="048553C9" w14:textId="77777777" w:rsidR="00701275" w:rsidRPr="00DA3BBC" w:rsidRDefault="00701275" w:rsidP="00701275">
      <w:pPr>
        <w:pStyle w:val="B2"/>
      </w:pPr>
      <w:r w:rsidRPr="00DA3BBC">
        <w:t>2.</w:t>
      </w:r>
      <w:r w:rsidRPr="00DA3BBC">
        <w:tab/>
        <w:t>The NID is assigned such that the combination of the NID and the PLMN ID is globally unique.</w:t>
      </w:r>
    </w:p>
    <w:p w14:paraId="09EBF7ED" w14:textId="77777777" w:rsidR="00701275" w:rsidRPr="00DA3BBC" w:rsidRDefault="00701275" w:rsidP="00701275">
      <w:pPr>
        <w:pStyle w:val="NO"/>
      </w:pPr>
      <w:r w:rsidRPr="00DA3BBC">
        <w:t>NOTE 2:</w:t>
      </w:r>
      <w:r w:rsidRPr="00DA3BBC">
        <w:tab/>
        <w:t>Which legal entities manage the number space is beyond the scope of this specification.</w:t>
      </w:r>
    </w:p>
    <w:p w14:paraId="3C92F186" w14:textId="77777777" w:rsidR="00701275" w:rsidRPr="00DA3BBC" w:rsidRDefault="00701275" w:rsidP="00701275">
      <w:pPr>
        <w:pStyle w:val="NO"/>
      </w:pPr>
      <w:r w:rsidRPr="00DA3BBC">
        <w:t>NOTE 3:</w:t>
      </w:r>
      <w:r w:rsidRPr="00DA3BBC">
        <w:tab/>
        <w:t>The use of SNPN with self-assignment model NID such that the combination of PLMN ID and NID is not globally unique is not assumed for the architecture described in Figure 5.30.2.9.3-1, Figure 5.30.2.9.2-1</w:t>
      </w:r>
      <w:del w:id="19" w:author="Huawei-ZQH" w:date="2022-01-10T16:31:00Z">
        <w:r w:rsidRPr="00DA3BBC" w:rsidDel="00701275">
          <w:delText xml:space="preserve">. </w:delText>
        </w:r>
      </w:del>
      <w:ins w:id="20" w:author="Huawei-ZQH" w:date="2022-01-10T16:31:00Z">
        <w:r>
          <w:t>,</w:t>
        </w:r>
        <w:r w:rsidRPr="00DA3BBC">
          <w:t xml:space="preserve"> </w:t>
        </w:r>
      </w:ins>
      <w:r w:rsidRPr="00DA3BBC">
        <w:t>and for SNPN - SNPN Mobility as described in clause 5.30.2.1</w:t>
      </w:r>
      <w:r>
        <w:t>1</w:t>
      </w:r>
      <w:r w:rsidRPr="00DA3BBC">
        <w:t>.</w:t>
      </w:r>
    </w:p>
    <w:p w14:paraId="6C4884E2" w14:textId="77777777" w:rsidR="00701275" w:rsidRPr="00DA3BBC" w:rsidRDefault="00701275" w:rsidP="00701275">
      <w:r w:rsidRPr="00DA3BBC">
        <w:t>The GIN shall support two assignment models:</w:t>
      </w:r>
    </w:p>
    <w:p w14:paraId="351EBED3" w14:textId="77777777" w:rsidR="00701275" w:rsidRPr="00DA3BBC" w:rsidRDefault="00701275" w:rsidP="00701275">
      <w:pPr>
        <w:pStyle w:val="B1"/>
      </w:pPr>
      <w:r w:rsidRPr="00DA3BBC">
        <w:lastRenderedPageBreak/>
        <w:t>-</w:t>
      </w:r>
      <w:r w:rsidRPr="00DA3BBC">
        <w:tab/>
        <w:t>Self-assignment: GINs are chosen individually and may therefore not be unique. It is defined as in TS 23.003 [19]</w:t>
      </w:r>
    </w:p>
    <w:p w14:paraId="778B6DB4" w14:textId="77777777" w:rsidR="00701275" w:rsidRPr="00DA3BBC" w:rsidRDefault="00701275" w:rsidP="00701275">
      <w:pPr>
        <w:pStyle w:val="B1"/>
      </w:pPr>
      <w:r w:rsidRPr="00DA3BBC">
        <w:t>-</w:t>
      </w:r>
      <w:r w:rsidRPr="00DA3BBC">
        <w:tab/>
        <w:t>Coordinated assignment: GIN uses a combination of PLMN ID and NID and is assigned using one of the following two options as defined in TS 23.003 [19].</w:t>
      </w:r>
    </w:p>
    <w:p w14:paraId="3AFC966A" w14:textId="77777777" w:rsidR="00701275" w:rsidRPr="00DA3BBC" w:rsidRDefault="00701275" w:rsidP="00701275">
      <w:pPr>
        <w:pStyle w:val="B2"/>
      </w:pPr>
      <w:r w:rsidRPr="00DA3BBC">
        <w:t>1.</w:t>
      </w:r>
      <w:r w:rsidRPr="00DA3BBC">
        <w:tab/>
        <w:t>The GIN is assigned such that the NID is globally unique (e.g. using IANA Private Enterprise Numbers) independent of the PLMN ID used; or</w:t>
      </w:r>
    </w:p>
    <w:p w14:paraId="07233C73" w14:textId="77777777" w:rsidR="00701275" w:rsidRPr="00DA3BBC" w:rsidRDefault="00701275" w:rsidP="00701275">
      <w:pPr>
        <w:pStyle w:val="B2"/>
      </w:pPr>
      <w:r w:rsidRPr="00DA3BBC">
        <w:t>2.</w:t>
      </w:r>
      <w:r w:rsidRPr="00DA3BBC">
        <w:tab/>
        <w:t>The GIN is assigned such that the combination of the NID and the PLMN ID is globally unique.</w:t>
      </w:r>
    </w:p>
    <w:p w14:paraId="6DD2B661" w14:textId="77777777" w:rsidR="00701275" w:rsidRPr="00DA3BBC" w:rsidRDefault="00701275" w:rsidP="00701275">
      <w:pPr>
        <w:pStyle w:val="NO"/>
      </w:pPr>
      <w:r w:rsidRPr="00DA3BBC">
        <w:t>NOTE 4:</w:t>
      </w:r>
      <w:r w:rsidRPr="00DA3BBC">
        <w:tab/>
        <w:t>Which legal entities manage the number space for GIN is beyond the scope of this specification.</w:t>
      </w:r>
    </w:p>
    <w:p w14:paraId="47ABA6B1" w14:textId="77777777" w:rsidR="00701275" w:rsidRPr="00DA3BBC" w:rsidRDefault="00701275" w:rsidP="00701275">
      <w:r w:rsidRPr="00DA3BBC">
        <w:t>An optional human-readable network name helps to identify an SNPN during manual SNPN selection. The human-readable network name and how it is used for SNPN manual selection is specified in TS 22.261 [2] and TS 23.122 [17].</w:t>
      </w:r>
    </w:p>
    <w:p w14:paraId="1F26AD18" w14:textId="77777777" w:rsidR="00701275" w:rsidRPr="00DA3BBC" w:rsidRDefault="00701275" w:rsidP="00701275">
      <w:pPr>
        <w:pStyle w:val="4"/>
      </w:pPr>
      <w:bookmarkStart w:id="21" w:name="_Toc20150086"/>
      <w:bookmarkStart w:id="22" w:name="_Toc27846885"/>
      <w:bookmarkStart w:id="23" w:name="_Toc36188016"/>
      <w:bookmarkStart w:id="24" w:name="_Toc45183921"/>
      <w:bookmarkStart w:id="25" w:name="_Toc47342763"/>
      <w:bookmarkStart w:id="26" w:name="_Toc51769465"/>
      <w:bookmarkStart w:id="27" w:name="_Toc91148583"/>
      <w:r w:rsidRPr="00DA3BBC">
        <w:t>5.30.2.2</w:t>
      </w:r>
      <w:r w:rsidRPr="00DA3BBC">
        <w:tab/>
        <w:t>Broadcast system information</w:t>
      </w:r>
      <w:bookmarkEnd w:id="21"/>
      <w:bookmarkEnd w:id="22"/>
      <w:bookmarkEnd w:id="23"/>
      <w:bookmarkEnd w:id="24"/>
      <w:bookmarkEnd w:id="25"/>
      <w:bookmarkEnd w:id="26"/>
      <w:bookmarkEnd w:id="27"/>
    </w:p>
    <w:p w14:paraId="29CB2E90" w14:textId="77777777" w:rsidR="00701275" w:rsidRPr="00DA3BBC" w:rsidRDefault="00701275" w:rsidP="00701275">
      <w:r w:rsidRPr="00DA3BBC">
        <w:t>NG-RAN nodes which provide access to SNPNs broadcast the following information:</w:t>
      </w:r>
    </w:p>
    <w:p w14:paraId="72C610AB" w14:textId="77777777" w:rsidR="00701275" w:rsidRPr="00DA3BBC" w:rsidRDefault="00701275" w:rsidP="00701275">
      <w:pPr>
        <w:pStyle w:val="B1"/>
      </w:pPr>
      <w:r w:rsidRPr="00DA3BBC">
        <w:t>-</w:t>
      </w:r>
      <w:r w:rsidRPr="00DA3BBC">
        <w:tab/>
        <w:t>One or multiple PLMN IDs</w:t>
      </w:r>
    </w:p>
    <w:p w14:paraId="337A5F77" w14:textId="77777777" w:rsidR="00701275" w:rsidRPr="00DA3BBC" w:rsidRDefault="00701275" w:rsidP="00701275">
      <w:pPr>
        <w:pStyle w:val="B1"/>
      </w:pPr>
      <w:r w:rsidRPr="00DA3BBC">
        <w:t>-</w:t>
      </w:r>
      <w:r w:rsidRPr="00DA3BBC">
        <w:tab/>
        <w:t>List of NIDs per PLMN ID identifying the non-public networks NG-RAN provides access to</w:t>
      </w:r>
    </w:p>
    <w:p w14:paraId="78AD2F12" w14:textId="77777777" w:rsidR="00701275" w:rsidRPr="00DA3BBC" w:rsidRDefault="00701275" w:rsidP="00701275">
      <w:pPr>
        <w:pStyle w:val="NO"/>
      </w:pPr>
      <w:r w:rsidRPr="00DA3BBC">
        <w:t>NOTE 1:</w:t>
      </w:r>
      <w:r w:rsidRPr="00DA3BBC">
        <w:tab/>
        <w:t>It is assumed that an NG-RAN node supports broadcasting a total of twelve NIDs. Further details are defined in TS 38.331 [28].</w:t>
      </w:r>
    </w:p>
    <w:p w14:paraId="26F3B363" w14:textId="77777777" w:rsidR="00701275" w:rsidRPr="00DA3BBC" w:rsidRDefault="00701275" w:rsidP="00701275">
      <w:pPr>
        <w:pStyle w:val="NO"/>
      </w:pPr>
      <w:r w:rsidRPr="00DA3BBC">
        <w:t>NOTE°2:</w:t>
      </w:r>
      <w:r w:rsidRPr="00DA3BBC">
        <w:tab/>
        <w:t>The presence of a list of NIDs for a PLMN ID indicates that the related PLMN ID and NIDs identify SNPNs.</w:t>
      </w:r>
    </w:p>
    <w:p w14:paraId="6E359B87" w14:textId="77777777" w:rsidR="00701275" w:rsidRPr="00DA3BBC" w:rsidRDefault="00701275" w:rsidP="00701275">
      <w:pPr>
        <w:pStyle w:val="B1"/>
      </w:pPr>
      <w:r w:rsidRPr="00DA3BBC">
        <w:t>-</w:t>
      </w:r>
      <w:r w:rsidRPr="00DA3BBC">
        <w:tab/>
        <w:t>Optionally:</w:t>
      </w:r>
    </w:p>
    <w:p w14:paraId="199C7D96" w14:textId="77777777" w:rsidR="00701275" w:rsidRPr="00DA3BBC" w:rsidRDefault="00701275" w:rsidP="00701275">
      <w:pPr>
        <w:pStyle w:val="B2"/>
      </w:pPr>
      <w:r w:rsidRPr="00DA3BBC">
        <w:t>-</w:t>
      </w:r>
      <w:r w:rsidRPr="00DA3BBC">
        <w:tab/>
        <w:t>A human-readable network name per SNPN;</w:t>
      </w:r>
    </w:p>
    <w:p w14:paraId="238A9A91" w14:textId="77777777" w:rsidR="00701275" w:rsidRPr="00DA3BBC" w:rsidRDefault="00701275" w:rsidP="00701275">
      <w:pPr>
        <w:pStyle w:val="NO"/>
      </w:pPr>
      <w:r w:rsidRPr="00DA3BBC">
        <w:t>NOTE 3:</w:t>
      </w:r>
      <w:r w:rsidRPr="00DA3BBC">
        <w:tab/>
        <w:t>The human-readable network name per SNPN is only used for manual SNPN selection. The mechanism how human-readable network name is provided (i.e. whether it is broadcasted or unicasted) to the UE is specified in TS 38.331 [28].</w:t>
      </w:r>
    </w:p>
    <w:p w14:paraId="17587390" w14:textId="77777777" w:rsidR="00701275" w:rsidRPr="00DA3BBC" w:rsidRDefault="00701275" w:rsidP="00701275">
      <w:pPr>
        <w:pStyle w:val="B2"/>
      </w:pPr>
      <w:r w:rsidRPr="00DA3BBC">
        <w:t>-</w:t>
      </w:r>
      <w:r w:rsidRPr="00DA3BBC">
        <w:tab/>
        <w:t>Information, as described in TS 38.300 [27], TS 38.331 [28] and in TS 38.304 [50], to prevent UEs not supporting SNPNs from accessing the cell, e.g. if the cell only provides access to non-public networks;</w:t>
      </w:r>
    </w:p>
    <w:p w14:paraId="37560858" w14:textId="77777777" w:rsidR="00701275" w:rsidRPr="00DA3BBC" w:rsidRDefault="00701275" w:rsidP="00701275">
      <w:pPr>
        <w:pStyle w:val="B2"/>
      </w:pPr>
      <w:bookmarkStart w:id="28" w:name="_Toc20150087"/>
      <w:bookmarkStart w:id="29" w:name="_Toc27846886"/>
      <w:bookmarkStart w:id="30" w:name="_Toc36188017"/>
      <w:bookmarkStart w:id="31" w:name="_Toc45183922"/>
      <w:bookmarkStart w:id="32" w:name="_Toc47342764"/>
      <w:bookmarkStart w:id="33" w:name="_Toc51769466"/>
      <w:r w:rsidRPr="00DA3BBC">
        <w:t>-</w:t>
      </w:r>
      <w:r w:rsidRPr="00DA3BBC">
        <w:tab/>
        <w:t>An indication per SNPN of whether access using credentials from a Credentials Holder is supported;</w:t>
      </w:r>
    </w:p>
    <w:p w14:paraId="7A8AF82C" w14:textId="77777777" w:rsidR="00701275" w:rsidRPr="00DA3BBC" w:rsidRDefault="00701275" w:rsidP="00701275">
      <w:pPr>
        <w:pStyle w:val="B2"/>
      </w:pPr>
      <w:r w:rsidRPr="00DA3BBC">
        <w:t>-</w:t>
      </w:r>
      <w:r w:rsidRPr="00DA3BBC">
        <w:tab/>
        <w:t>List of supported Group IDs for Network Selection (GINs) per SNPN;</w:t>
      </w:r>
    </w:p>
    <w:p w14:paraId="405FB8E1" w14:textId="77777777" w:rsidR="00701275" w:rsidRPr="00DA3BBC" w:rsidRDefault="00701275" w:rsidP="00701275">
      <w:pPr>
        <w:pStyle w:val="B2"/>
      </w:pPr>
      <w:r w:rsidRPr="00DA3BBC">
        <w:t>-</w:t>
      </w:r>
      <w:r w:rsidRPr="00DA3BBC">
        <w:tab/>
        <w:t>An indication per SNPN of whether the SNPN allows registration attempts from UEs that are not explicitly configured to select the SNPN, i.e. UEs that do not have any PLMN ID and NID nor GIN broadcast by the SNPN in the Credentials Holder controlled prioritized lists of preferred SNPNs/GINs.</w:t>
      </w:r>
    </w:p>
    <w:p w14:paraId="3344642F" w14:textId="77777777" w:rsidR="00701275" w:rsidRPr="00DA3BBC" w:rsidRDefault="00701275" w:rsidP="00701275">
      <w:pPr>
        <w:pStyle w:val="NO"/>
      </w:pPr>
      <w:r w:rsidRPr="00DA3BBC">
        <w:t>NOTE 4:</w:t>
      </w:r>
      <w:r w:rsidRPr="00DA3BBC">
        <w:tab/>
        <w:t>Further details (including number of supported GINs per SNPN) are defined in TS 38.331 [28].</w:t>
      </w:r>
    </w:p>
    <w:p w14:paraId="61C42DBF" w14:textId="77777777" w:rsidR="00701275" w:rsidRPr="00DA3BBC" w:rsidRDefault="00701275" w:rsidP="00701275">
      <w:pPr>
        <w:pStyle w:val="4"/>
      </w:pPr>
      <w:bookmarkStart w:id="34" w:name="_Toc91148584"/>
      <w:r w:rsidRPr="00DA3BBC">
        <w:t>5.30.2.3</w:t>
      </w:r>
      <w:r w:rsidRPr="00DA3BBC">
        <w:tab/>
        <w:t>UE configuration and subscription aspects</w:t>
      </w:r>
      <w:bookmarkEnd w:id="28"/>
      <w:bookmarkEnd w:id="29"/>
      <w:bookmarkEnd w:id="30"/>
      <w:bookmarkEnd w:id="31"/>
      <w:bookmarkEnd w:id="32"/>
      <w:bookmarkEnd w:id="33"/>
      <w:bookmarkEnd w:id="34"/>
    </w:p>
    <w:p w14:paraId="3E1BEDF3" w14:textId="77777777" w:rsidR="00701275" w:rsidRPr="00DA3BBC" w:rsidRDefault="00701275" w:rsidP="00701275">
      <w:r w:rsidRPr="00DA3BBC">
        <w:t>An SNPN-enabled UE is configured with the following information for each subscribed SNPN:</w:t>
      </w:r>
    </w:p>
    <w:p w14:paraId="50845CE4" w14:textId="77777777" w:rsidR="00701275" w:rsidRPr="00DA3BBC" w:rsidRDefault="00701275" w:rsidP="00701275">
      <w:pPr>
        <w:pStyle w:val="B1"/>
      </w:pPr>
      <w:r w:rsidRPr="00DA3BBC">
        <w:t>-</w:t>
      </w:r>
      <w:r w:rsidRPr="00DA3BBC">
        <w:tab/>
        <w:t>PLMN ID and NID of the subscribed SNPN;</w:t>
      </w:r>
    </w:p>
    <w:p w14:paraId="00EC79F6" w14:textId="77777777" w:rsidR="00701275" w:rsidRPr="00DA3BBC" w:rsidRDefault="00701275" w:rsidP="00701275">
      <w:pPr>
        <w:pStyle w:val="B1"/>
      </w:pPr>
      <w:r w:rsidRPr="00DA3BBC">
        <w:t>-</w:t>
      </w:r>
      <w:r w:rsidRPr="00DA3BBC">
        <w:tab/>
        <w:t>Subscription identifier (SUPI) and credentials for the subscribed SNPN;</w:t>
      </w:r>
    </w:p>
    <w:p w14:paraId="0B0F91C3" w14:textId="77777777" w:rsidR="00701275" w:rsidRPr="00DA3BBC" w:rsidRDefault="00701275" w:rsidP="00701275">
      <w:pPr>
        <w:pStyle w:val="B1"/>
      </w:pPr>
      <w:r w:rsidRPr="00DA3BBC">
        <w:t>-</w:t>
      </w:r>
      <w:r w:rsidRPr="00DA3BBC">
        <w:tab/>
        <w:t>Optionally, an N3IWF FQDN and an identifier of the country where the configured N3IWF is located;</w:t>
      </w:r>
    </w:p>
    <w:p w14:paraId="6F578C94" w14:textId="77777777" w:rsidR="00701275" w:rsidRPr="00DA3BBC" w:rsidRDefault="00701275" w:rsidP="00701275">
      <w:pPr>
        <w:pStyle w:val="B1"/>
      </w:pPr>
      <w:r w:rsidRPr="00DA3BBC">
        <w:t>-</w:t>
      </w:r>
      <w:r w:rsidRPr="00DA3BBC">
        <w:tab/>
        <w:t>Optionally, if the UE supports access to an SNPN using credentials from a Credentials Holder:</w:t>
      </w:r>
    </w:p>
    <w:p w14:paraId="0CB8EB97" w14:textId="77777777" w:rsidR="00701275" w:rsidRPr="00DA3BBC" w:rsidRDefault="00701275" w:rsidP="00701275">
      <w:pPr>
        <w:pStyle w:val="B2"/>
      </w:pPr>
      <w:r w:rsidRPr="00DA3BBC">
        <w:t>-</w:t>
      </w:r>
      <w:r w:rsidRPr="00DA3BBC">
        <w:tab/>
        <w:t>User controlled prioritized list of preferred SNPNs;</w:t>
      </w:r>
    </w:p>
    <w:p w14:paraId="2D32A53F" w14:textId="77777777" w:rsidR="00701275" w:rsidRPr="00DA3BBC" w:rsidRDefault="00701275" w:rsidP="00701275">
      <w:pPr>
        <w:pStyle w:val="B2"/>
      </w:pPr>
      <w:r w:rsidRPr="00DA3BBC">
        <w:t>-</w:t>
      </w:r>
      <w:r w:rsidRPr="00DA3BBC">
        <w:tab/>
        <w:t>Credentials Holder controlled prioritized list of preferred SNPNs;</w:t>
      </w:r>
    </w:p>
    <w:p w14:paraId="0AFA2DDE" w14:textId="77777777" w:rsidR="00701275" w:rsidRPr="00DA3BBC" w:rsidRDefault="00701275" w:rsidP="00701275">
      <w:pPr>
        <w:pStyle w:val="B2"/>
      </w:pPr>
      <w:r w:rsidRPr="00DA3BBC">
        <w:lastRenderedPageBreak/>
        <w:t>-</w:t>
      </w:r>
      <w:r w:rsidRPr="00DA3BBC">
        <w:tab/>
        <w:t>Credentials Holder controlled prioritized list of GINs.</w:t>
      </w:r>
    </w:p>
    <w:p w14:paraId="3ABE582B" w14:textId="77777777" w:rsidR="00701275" w:rsidRPr="00DA3BBC" w:rsidRDefault="00701275" w:rsidP="00701275">
      <w:r>
        <w:t xml:space="preserve">For an SNPN-enabled UE with SNPN subscription, the </w:t>
      </w:r>
      <w:r w:rsidRPr="00DA3BBC">
        <w:t>Credentials Holder controlled prioritized lists of preferred SNPNs and GINs may be updated by the Credentials Holder using the Steering of Roaming (SoR) procedure as defined in Annex C of TS 23.122 [17].</w:t>
      </w:r>
      <w:r>
        <w:t xml:space="preserve"> Updating Credentials Holder controlled prioritized lists of preferred SNPNs and GINs via the Steering of Roaming (SoR) procedure is not applicable for Credentials Holder with AAA </w:t>
      </w:r>
      <w:ins w:id="35" w:author="Huawei-ZQH" w:date="2022-01-10T16:43:00Z">
        <w:r w:rsidR="006B0348">
          <w:t>S</w:t>
        </w:r>
      </w:ins>
      <w:del w:id="36" w:author="Huawei-ZQH" w:date="2022-01-10T16:43:00Z">
        <w:r w:rsidDel="006B0348">
          <w:delText>s</w:delText>
        </w:r>
      </w:del>
      <w:r>
        <w:t>erver.</w:t>
      </w:r>
    </w:p>
    <w:p w14:paraId="33493E24" w14:textId="77777777" w:rsidR="00701275" w:rsidRPr="00DA3BBC" w:rsidRDefault="00701275" w:rsidP="00701275">
      <w:r w:rsidRPr="00DA3BBC">
        <w:t>A subscriber of an SNPN is either:</w:t>
      </w:r>
    </w:p>
    <w:p w14:paraId="1BE1C0B9" w14:textId="77777777" w:rsidR="00701275" w:rsidRPr="00DA3BBC" w:rsidRDefault="00701275" w:rsidP="00701275">
      <w:pPr>
        <w:pStyle w:val="B1"/>
      </w:pPr>
      <w:r w:rsidRPr="00DA3BBC">
        <w:t>-</w:t>
      </w:r>
      <w:r w:rsidRPr="00DA3BBC">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3EAB4449" w14:textId="77777777" w:rsidR="00701275" w:rsidRPr="00DA3BBC" w:rsidRDefault="00701275" w:rsidP="00701275">
      <w:pPr>
        <w:pStyle w:val="B1"/>
      </w:pPr>
      <w:r w:rsidRPr="00DA3BBC">
        <w:t>-</w:t>
      </w:r>
      <w:r w:rsidRPr="00DA3BBC">
        <w:tab/>
        <w:t>identified by a SUPI containing an IMSI.</w:t>
      </w:r>
    </w:p>
    <w:p w14:paraId="4B677E82" w14:textId="77777777" w:rsidR="00701275" w:rsidRPr="00DA3BBC" w:rsidRDefault="00701275" w:rsidP="00701275">
      <w:r w:rsidRPr="00DA3BBC">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5C6D20D5" w14:textId="77777777" w:rsidR="00701275" w:rsidRPr="00DA3BBC" w:rsidRDefault="00701275" w:rsidP="00701275">
      <w:pPr>
        <w:pStyle w:val="NO"/>
      </w:pPr>
      <w:r w:rsidRPr="00DA3BBC">
        <w:t>NOTE 1:</w:t>
      </w:r>
      <w:r w:rsidRPr="00DA3BBC">
        <w:tab/>
        <w:t>When Credentials Holder is an SNPN, and the MCC and MNC of the SNPN is not unique, then IMSI based SUPI is not supported as the MCC and MNC need not be globally unique always; instead USIM credentials are supported using Network Specific Identifier based SUPI.</w:t>
      </w:r>
    </w:p>
    <w:p w14:paraId="619182E3" w14:textId="77777777" w:rsidR="00701275" w:rsidRPr="00DA3BBC" w:rsidRDefault="00701275" w:rsidP="00701275">
      <w:pPr>
        <w:pStyle w:val="NO"/>
      </w:pPr>
      <w:r w:rsidRPr="00DA3BBC">
        <w:t>NOTE 2:</w:t>
      </w:r>
      <w:r w:rsidRPr="00DA3BBC">
        <w:tab/>
        <w:t>Network Specific Identifier are not supported for the case the Credentials Holder is provided by a PLMN.</w:t>
      </w:r>
    </w:p>
    <w:p w14:paraId="265733CE" w14:textId="77777777" w:rsidR="00701275" w:rsidRPr="00DA3BBC" w:rsidRDefault="00701275" w:rsidP="00701275">
      <w:pPr>
        <w:pStyle w:val="NO"/>
      </w:pPr>
      <w:r w:rsidRPr="00DA3BBC">
        <w:t>NOTE 3:</w:t>
      </w:r>
      <w:r w:rsidRPr="00DA3BBC">
        <w:tab/>
      </w:r>
      <w:r>
        <w:t xml:space="preserve">It </w:t>
      </w:r>
      <w:r w:rsidRPr="00DA3BBC">
        <w:t xml:space="preserve">is assumed that normally the SNPN and the Credentials Holder use different PLMN ID. If </w:t>
      </w:r>
      <w:r>
        <w:t xml:space="preserve">the </w:t>
      </w:r>
      <w:r w:rsidRPr="00DA3BBC">
        <w:t>SNPN and CHs</w:t>
      </w:r>
      <w:r>
        <w:t xml:space="preserve"> (where CH can be another SNPN or a PLMN)</w:t>
      </w:r>
      <w:r w:rsidRPr="00DA3BBC">
        <w:t xml:space="preserve"> share PLMN ID, and IMSI based SUPI is used, then the Routing Indicator can be used for AUSF/UDM discovery and selection as long as the Routing Indicator values are coordinated among the involved SNPN and CHs. When the PLMN ID is not shared between SNPNs and CHs, then PLMN ID is sufficient to be used for AUSF/UDM discovery &amp; selection unless the CHs deploys multiple AUSF/UDM in which case also the Routing Indicator can be used as long as the Routing Indicator values are coordinated within the CH.</w:t>
      </w:r>
    </w:p>
    <w:p w14:paraId="7A6B2A8B" w14:textId="77777777" w:rsidR="00701275" w:rsidRPr="00DA3BBC" w:rsidRDefault="00701275" w:rsidP="00701275">
      <w:r w:rsidRPr="00DA3BBC">
        <w:t>In the case of access to an SNPN using credentials owned by a Credentials Holder using AAA-S as specified in clause 5.30.2.9.2, only Network Specific Identifier based SUPI is supported.</w:t>
      </w:r>
    </w:p>
    <w:p w14:paraId="7C4C05FC" w14:textId="77777777" w:rsidR="00701275" w:rsidRPr="00DA3BBC" w:rsidRDefault="00701275" w:rsidP="00701275">
      <w:r w:rsidRPr="00DA3BBC">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0B8E9F8B" w14:textId="77777777" w:rsidR="00701275" w:rsidRPr="00DA3BBC" w:rsidRDefault="00701275" w:rsidP="00701275">
      <w:pPr>
        <w:pStyle w:val="B1"/>
      </w:pPr>
      <w:r w:rsidRPr="00DA3BBC">
        <w:t>-</w:t>
      </w:r>
      <w:r w:rsidRPr="00DA3BBC">
        <w:tab/>
        <w:t>User controlled prioritized list of preferred SNPNs;</w:t>
      </w:r>
    </w:p>
    <w:p w14:paraId="798B48DF" w14:textId="77777777" w:rsidR="00701275" w:rsidRPr="00DA3BBC" w:rsidRDefault="00701275" w:rsidP="00701275">
      <w:pPr>
        <w:pStyle w:val="B1"/>
      </w:pPr>
      <w:r w:rsidRPr="00DA3BBC">
        <w:t>-</w:t>
      </w:r>
      <w:r w:rsidRPr="00DA3BBC">
        <w:tab/>
        <w:t>Credentials Holder controlled prioritized list of preferred SNPNs;</w:t>
      </w:r>
    </w:p>
    <w:p w14:paraId="6F7787BF" w14:textId="77777777" w:rsidR="00701275" w:rsidRPr="00DA3BBC" w:rsidRDefault="00701275" w:rsidP="00701275">
      <w:pPr>
        <w:pStyle w:val="B1"/>
      </w:pPr>
      <w:r w:rsidRPr="00DA3BBC">
        <w:t>-</w:t>
      </w:r>
      <w:r w:rsidRPr="00DA3BBC">
        <w:tab/>
        <w:t>Credentials Holder controlled prioritized list of preferred GINs.</w:t>
      </w:r>
    </w:p>
    <w:p w14:paraId="579FAA97" w14:textId="77777777" w:rsidR="00701275" w:rsidRPr="00DA3BBC" w:rsidRDefault="00701275" w:rsidP="00701275">
      <w:r>
        <w:t xml:space="preserve">For an SNPN-enabled UE with PLMN subscription, the </w:t>
      </w:r>
      <w:r w:rsidRPr="00DA3BBC">
        <w:t>Credentials Holder controlled prioritized lists of preferred SNPNs and GINs may be updated by the Credentials Holder using the Steering of Roaming (SoR) procedure as defined in Annex C of TS 23.122 [17].</w:t>
      </w:r>
    </w:p>
    <w:p w14:paraId="2360349B" w14:textId="77777777" w:rsidR="00701275" w:rsidRPr="00DA3BBC" w:rsidRDefault="00701275" w:rsidP="00701275">
      <w:r w:rsidRPr="00DA3BBC">
        <w:t>When the Credentials Holder updates a UE with the Credentials Holder controlled prioritized lists of preferred SNPNs and GINs the UE may perform SNPN selection again, e.g. to potentially select a higher prioritized SNPN.</w:t>
      </w:r>
    </w:p>
    <w:p w14:paraId="3CCED84E" w14:textId="77777777" w:rsidR="00701275" w:rsidRPr="00DA3BBC" w:rsidRDefault="00701275" w:rsidP="00701275">
      <w:pPr>
        <w:pStyle w:val="4"/>
      </w:pPr>
      <w:bookmarkStart w:id="37" w:name="_Toc20150088"/>
      <w:bookmarkStart w:id="38" w:name="_Toc27846887"/>
      <w:bookmarkStart w:id="39" w:name="_Toc36188018"/>
      <w:bookmarkStart w:id="40" w:name="_Toc45183923"/>
      <w:bookmarkStart w:id="41" w:name="_Toc47342765"/>
      <w:bookmarkStart w:id="42" w:name="_Toc51769467"/>
      <w:bookmarkStart w:id="43" w:name="_Toc91148585"/>
      <w:r w:rsidRPr="00DA3BBC">
        <w:t>5.30.2.4</w:t>
      </w:r>
      <w:r w:rsidRPr="00DA3BBC">
        <w:tab/>
        <w:t>Network selection in SNPN access mode</w:t>
      </w:r>
      <w:bookmarkEnd w:id="37"/>
      <w:bookmarkEnd w:id="38"/>
      <w:bookmarkEnd w:id="39"/>
      <w:bookmarkEnd w:id="40"/>
      <w:bookmarkEnd w:id="41"/>
      <w:bookmarkEnd w:id="42"/>
      <w:bookmarkEnd w:id="43"/>
    </w:p>
    <w:p w14:paraId="664CF270" w14:textId="77777777" w:rsidR="00701275" w:rsidRPr="00DA3BBC" w:rsidRDefault="00701275" w:rsidP="00701275">
      <w:pPr>
        <w:pStyle w:val="5"/>
      </w:pPr>
      <w:bookmarkStart w:id="44" w:name="_Toc91148586"/>
      <w:r w:rsidRPr="00DA3BBC">
        <w:t>5.30.2.4.1</w:t>
      </w:r>
      <w:r w:rsidRPr="00DA3BBC">
        <w:tab/>
        <w:t>General</w:t>
      </w:r>
      <w:bookmarkEnd w:id="44"/>
    </w:p>
    <w:p w14:paraId="30FDA52E" w14:textId="77777777" w:rsidR="00701275" w:rsidRPr="00DA3BBC" w:rsidRDefault="00701275" w:rsidP="00701275">
      <w:r w:rsidRPr="00DA3BBC">
        <w:t>An SNPN-enabled UE supports the SNPN access mode. When the UE is set to operate in SNPN access mode the UE only selects and registers with SNPNs over Uu as described in clause 5.30.2.4.</w:t>
      </w:r>
    </w:p>
    <w:p w14:paraId="0DB69E2C" w14:textId="77777777" w:rsidR="00701275" w:rsidRPr="00DA3BBC" w:rsidRDefault="00701275" w:rsidP="00701275">
      <w:r w:rsidRPr="00DA3BBC">
        <w:t>Emergency services are supported in SNPN access mode</w:t>
      </w:r>
      <w:r>
        <w:t xml:space="preserve"> as defined in clause 5.16.4.1</w:t>
      </w:r>
      <w:r w:rsidRPr="00DA3BBC">
        <w:t>.</w:t>
      </w:r>
    </w:p>
    <w:p w14:paraId="31DEA3E6" w14:textId="77777777" w:rsidR="00701275" w:rsidRPr="00DA3BBC" w:rsidRDefault="00701275" w:rsidP="00701275">
      <w:r w:rsidRPr="00DA3BBC">
        <w: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Clause D.4 provides more details.</w:t>
      </w:r>
    </w:p>
    <w:p w14:paraId="454284F2" w14:textId="77777777" w:rsidR="00701275" w:rsidRPr="00DA3BBC" w:rsidRDefault="00701275" w:rsidP="00701275">
      <w:r w:rsidRPr="00DA3BBC">
        <w:lastRenderedPageBreak/>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23F32250" w14:textId="77777777" w:rsidR="00701275" w:rsidRPr="00DA3BBC" w:rsidRDefault="00701275" w:rsidP="00701275">
      <w:pPr>
        <w:pStyle w:val="NO"/>
      </w:pPr>
      <w:r w:rsidRPr="00DA3BBC">
        <w:t>NOTE:</w:t>
      </w:r>
      <w:r w:rsidRPr="00DA3BBC">
        <w:tab/>
        <w:t>Details of activation and deactivation of SNPN access mode are up to UE implementation.</w:t>
      </w:r>
    </w:p>
    <w:p w14:paraId="41782E34" w14:textId="77777777" w:rsidR="00701275" w:rsidRPr="00DA3BBC" w:rsidRDefault="00701275" w:rsidP="00701275">
      <w:r w:rsidRPr="00DA3BBC">
        <w:t>When a UE is set to operate in SNPN access mode the UE does not perform normal PLMN selection procedures as defined in clause 4.4 of TS 23.122 [17].</w:t>
      </w:r>
    </w:p>
    <w:p w14:paraId="3A91643F" w14:textId="77777777" w:rsidR="00701275" w:rsidRPr="00DA3BBC" w:rsidRDefault="00701275" w:rsidP="00701275">
      <w:r w:rsidRPr="00DA3BBC">
        <w:t>UEs operating in SNPN access mode read the information described in clause 5.30.2.2 from the broadcast system information and take them into account during network selection.</w:t>
      </w:r>
    </w:p>
    <w:p w14:paraId="76BF992E" w14:textId="77777777" w:rsidR="00701275" w:rsidRPr="00DA3BBC" w:rsidRDefault="00701275" w:rsidP="00701275">
      <w:pPr>
        <w:pStyle w:val="5"/>
      </w:pPr>
      <w:bookmarkStart w:id="45" w:name="_Toc91148587"/>
      <w:r w:rsidRPr="00DA3BBC">
        <w:t>5.30.2.4.2</w:t>
      </w:r>
      <w:r w:rsidRPr="00DA3BBC">
        <w:tab/>
        <w:t>Automatic network selection</w:t>
      </w:r>
      <w:bookmarkEnd w:id="45"/>
    </w:p>
    <w:p w14:paraId="2F6460D0" w14:textId="77777777" w:rsidR="00701275" w:rsidRPr="00DA3BBC" w:rsidRDefault="00701275" w:rsidP="00701275">
      <w:pPr>
        <w:pStyle w:val="NO"/>
      </w:pPr>
      <w:r w:rsidRPr="00DA3BBC">
        <w:t>NOTE 1:</w:t>
      </w:r>
      <w:r w:rsidRPr="00DA3BBC">
        <w:tab/>
        <w:t>If the UE has multiple SNPN subscriptions it is assumed that the subscription to use for automatic selection is determined by implementation specific means prior to network selection.</w:t>
      </w:r>
    </w:p>
    <w:p w14:paraId="38E2E301" w14:textId="77777777" w:rsidR="00701275" w:rsidRPr="00DA3BBC" w:rsidRDefault="00701275" w:rsidP="00701275">
      <w:r w:rsidRPr="00DA3BBC">
        <w:t>For automatic network selection the UE selects and attempts registration on available and allowable SNPNs in the following order:</w:t>
      </w:r>
    </w:p>
    <w:p w14:paraId="732B763A" w14:textId="77777777" w:rsidR="00701275" w:rsidRPr="00DA3BBC" w:rsidRDefault="00701275" w:rsidP="00701275">
      <w:pPr>
        <w:pStyle w:val="B1"/>
      </w:pPr>
      <w:r w:rsidRPr="00DA3BBC">
        <w:t>-</w:t>
      </w:r>
      <w:r w:rsidRPr="00DA3BBC">
        <w:tab/>
        <w:t>the SNPN the UE was last registered with (if available);</w:t>
      </w:r>
    </w:p>
    <w:p w14:paraId="6563793E" w14:textId="77777777" w:rsidR="00701275" w:rsidRPr="00DA3BBC" w:rsidRDefault="00701275" w:rsidP="00701275">
      <w:pPr>
        <w:pStyle w:val="B1"/>
      </w:pPr>
      <w:r w:rsidRPr="00DA3BBC">
        <w:t>-</w:t>
      </w:r>
      <w:r w:rsidRPr="00DA3BBC">
        <w:tab/>
        <w:t>the subscribed SNPN, which is identified by the PLMN ID and NID for which the UE has SUPI and credentials.;</w:t>
      </w:r>
    </w:p>
    <w:p w14:paraId="342F2833" w14:textId="77777777" w:rsidR="00701275" w:rsidRPr="00DA3BBC" w:rsidRDefault="00701275" w:rsidP="00701275">
      <w:pPr>
        <w:pStyle w:val="B1"/>
      </w:pPr>
      <w:r w:rsidRPr="00DA3BBC">
        <w:t>-</w:t>
      </w:r>
      <w:r w:rsidRPr="00DA3BBC">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1025FCDB" w14:textId="77777777" w:rsidR="00701275" w:rsidRPr="00DA3BBC" w:rsidRDefault="00701275" w:rsidP="00701275">
      <w:pPr>
        <w:pStyle w:val="B2"/>
      </w:pPr>
      <w:r w:rsidRPr="00DA3BBC">
        <w:t>-</w:t>
      </w:r>
      <w:r w:rsidRPr="00DA3BBC">
        <w:tab/>
        <w:t>SNPNs in the user controlled prioritized list of preferred SNPNs (in priority order);</w:t>
      </w:r>
    </w:p>
    <w:p w14:paraId="1C62063F" w14:textId="77777777" w:rsidR="00701275" w:rsidRPr="00DA3BBC" w:rsidRDefault="00701275" w:rsidP="00701275">
      <w:pPr>
        <w:pStyle w:val="B2"/>
      </w:pPr>
      <w:r w:rsidRPr="00DA3BBC">
        <w:t>-</w:t>
      </w:r>
      <w:r w:rsidRPr="00DA3BBC">
        <w:tab/>
        <w:t>SNPNs in the Credentials Holder controlled prioritized list of preferred SNPNs (in priority order);</w:t>
      </w:r>
    </w:p>
    <w:p w14:paraId="77966A90" w14:textId="77777777" w:rsidR="00701275" w:rsidRPr="00DA3BBC" w:rsidRDefault="00701275" w:rsidP="00701275">
      <w:pPr>
        <w:pStyle w:val="B2"/>
      </w:pPr>
      <w:r w:rsidRPr="00DA3BBC">
        <w:t>-</w:t>
      </w:r>
      <w:r w:rsidRPr="00DA3BBC">
        <w:tab/>
        <w:t>SNPNs, which additionally broadcast a GIN contained in the Credentials Holder controlled prioritized list of preferred GINs (in priority order);</w:t>
      </w:r>
    </w:p>
    <w:p w14:paraId="608301AF" w14:textId="77777777" w:rsidR="00701275" w:rsidRPr="00DA3BBC" w:rsidRDefault="00701275" w:rsidP="00701275">
      <w:pPr>
        <w:pStyle w:val="NO"/>
      </w:pPr>
      <w:r w:rsidRPr="00DA3BBC">
        <w:t>NOTE 2:</w:t>
      </w:r>
      <w:r w:rsidRPr="00DA3BBC">
        <w:tab/>
        <w:t>If multiple SNPNs are available that broadcast the same GIN, the order in which the UE selects and attempts a registration with those SNPNs is implementation specific.</w:t>
      </w:r>
    </w:p>
    <w:p w14:paraId="1CE47BA8" w14:textId="77777777" w:rsidR="00701275" w:rsidRPr="00DA3BBC" w:rsidRDefault="00701275" w:rsidP="00701275">
      <w:pPr>
        <w:pStyle w:val="B2"/>
      </w:pPr>
      <w:r w:rsidRPr="00DA3BBC">
        <w:t>-</w:t>
      </w:r>
      <w:r w:rsidRPr="00DA3BBC">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046890C9" w14:textId="77777777" w:rsidR="00701275" w:rsidRPr="00DA3BBC" w:rsidRDefault="00701275" w:rsidP="00701275">
      <w:pPr>
        <w:pStyle w:val="NO"/>
      </w:pPr>
      <w:r w:rsidRPr="00DA3BBC">
        <w:t>NOTE 3:</w:t>
      </w:r>
      <w:r w:rsidRPr="00DA3BBC">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3A871DB3" w14:textId="77777777" w:rsidR="00701275" w:rsidRPr="00DA3BBC" w:rsidRDefault="00701275" w:rsidP="00701275">
      <w:r w:rsidRPr="00DA3BBC">
        <w:t>When a UE performs Initial Registration to an SNPN, the UE shall indicate the PLMN ID and NID as broadcast by the selected SNPN to NG-RAN. NG-RAN shall inform the AMF of the selected PLMN ID and NID.</w:t>
      </w:r>
    </w:p>
    <w:p w14:paraId="6C8B3C15" w14:textId="77777777" w:rsidR="00701275" w:rsidRPr="00DA3BBC" w:rsidRDefault="00701275" w:rsidP="00701275">
      <w:pPr>
        <w:pStyle w:val="5"/>
      </w:pPr>
      <w:bookmarkStart w:id="46" w:name="_Toc91148588"/>
      <w:r w:rsidRPr="00DA3BBC">
        <w:t>5.30.2.4.3</w:t>
      </w:r>
      <w:r w:rsidRPr="00DA3BBC">
        <w:tab/>
        <w:t>Manual network selection</w:t>
      </w:r>
      <w:bookmarkEnd w:id="46"/>
    </w:p>
    <w:p w14:paraId="348CEC96" w14:textId="77777777" w:rsidR="00701275" w:rsidRPr="00DA3BBC" w:rsidRDefault="00701275" w:rsidP="00701275">
      <w:r w:rsidRPr="00DA3BBC">
        <w:t>For manual network selection UEs operating in SNPN access mode provide to the user the list of SNPNs (each is identified by a PLMN ID and NID) and related human-readable names (if available) of the available SNPNs the UE has respective SUPI and credentials for. If the UEs supports access to an SNPN using credentials from a Credentials Holder, the UE also presents available SNPNs which broadcast the "access using credentials from a Credentials Holder is supported" indication and the human-readable names related to the SNPNs (if available).</w:t>
      </w:r>
    </w:p>
    <w:p w14:paraId="1D5D132E" w14:textId="77777777" w:rsidR="00701275" w:rsidRPr="00DA3BBC" w:rsidRDefault="00701275" w:rsidP="00701275">
      <w:pPr>
        <w:pStyle w:val="NO"/>
      </w:pPr>
      <w:r w:rsidRPr="00DA3BBC">
        <w:t>NOTE:</w:t>
      </w:r>
      <w:r w:rsidRPr="00DA3BBC">
        <w:tab/>
        <w:t>The details of manual SNPN selection are defined in TS 23.122 [17].</w:t>
      </w:r>
    </w:p>
    <w:p w14:paraId="16B599A4" w14:textId="77777777" w:rsidR="00701275" w:rsidRPr="00DA3BBC" w:rsidRDefault="00701275" w:rsidP="00701275">
      <w:r w:rsidRPr="00DA3BBC">
        <w:t>When a UE performs Initial Registration to an SNPN, the UE shall indicate the selected PLMN ID and NID as broadcast by the selected SNPN to NG-RAN. NG-RAN shall inform the AMF of the selected PLMN ID and NID.</w:t>
      </w:r>
    </w:p>
    <w:p w14:paraId="4FD3D875" w14:textId="77777777" w:rsidR="00701275" w:rsidRPr="00DA3BBC" w:rsidRDefault="00701275" w:rsidP="00701275">
      <w:pPr>
        <w:pStyle w:val="4"/>
      </w:pPr>
      <w:bookmarkStart w:id="47" w:name="_Toc20150089"/>
      <w:bookmarkStart w:id="48" w:name="_Toc27846888"/>
      <w:bookmarkStart w:id="49" w:name="_Toc36188019"/>
      <w:bookmarkStart w:id="50" w:name="_Toc45183924"/>
      <w:bookmarkStart w:id="51" w:name="_Toc47342766"/>
      <w:bookmarkStart w:id="52" w:name="_Toc51769468"/>
      <w:bookmarkStart w:id="53" w:name="_Toc91148589"/>
      <w:r w:rsidRPr="00DA3BBC">
        <w:lastRenderedPageBreak/>
        <w:t>5.30.2.5</w:t>
      </w:r>
      <w:r w:rsidRPr="00DA3BBC">
        <w:tab/>
        <w:t>Network access control</w:t>
      </w:r>
      <w:bookmarkEnd w:id="47"/>
      <w:bookmarkEnd w:id="48"/>
      <w:bookmarkEnd w:id="49"/>
      <w:bookmarkEnd w:id="50"/>
      <w:bookmarkEnd w:id="51"/>
      <w:bookmarkEnd w:id="52"/>
      <w:bookmarkEnd w:id="53"/>
    </w:p>
    <w:p w14:paraId="0D23DCF8" w14:textId="77777777" w:rsidR="00701275" w:rsidRPr="00DA3BBC" w:rsidRDefault="00701275" w:rsidP="00701275">
      <w:r w:rsidRPr="00DA3BBC">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33E0CF1E" w14:textId="77777777" w:rsidR="00701275" w:rsidRPr="00DA3BBC" w:rsidRDefault="00701275" w:rsidP="00701275">
      <w:r w:rsidRPr="00DA3BBC">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52766E24" w14:textId="77777777" w:rsidR="00701275" w:rsidRPr="00DA3BBC" w:rsidRDefault="00701275" w:rsidP="00701275">
      <w:pPr>
        <w:pStyle w:val="NO"/>
      </w:pPr>
      <w:r w:rsidRPr="00DA3BBC">
        <w:t>NOTE:</w:t>
      </w:r>
      <w:r w:rsidRPr="00DA3BBC">
        <w:tab/>
        <w:t>The details of rejection and cause codes is defined in TS 24.501 [47].</w:t>
      </w:r>
    </w:p>
    <w:p w14:paraId="246C366B" w14:textId="77777777" w:rsidR="00701275" w:rsidRPr="00DA3BBC" w:rsidRDefault="00701275" w:rsidP="00701275">
      <w:r w:rsidRPr="00DA3BBC">
        <w: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 24.501 [47].</w:t>
      </w:r>
    </w:p>
    <w:p w14:paraId="66706A74" w14:textId="77777777" w:rsidR="00701275" w:rsidRPr="00DA3BBC" w:rsidRDefault="00701275" w:rsidP="00701275">
      <w:r w:rsidRPr="00DA3BBC">
        <w:t>In order to prevent access to SNPNs for authorized UE(s) in the case of network congestion/overload, Unified Access Control information is configured per SNPN (i.e. as part of the subscription information that the UE has for a given SNPN) and provided to the UE as described in TS 24.501 [47].</w:t>
      </w:r>
    </w:p>
    <w:p w14:paraId="01B0DE34" w14:textId="77777777" w:rsidR="00701275" w:rsidRPr="00DA3BBC" w:rsidRDefault="00701275" w:rsidP="00701275">
      <w:pPr>
        <w:pStyle w:val="4"/>
      </w:pPr>
      <w:bookmarkStart w:id="54" w:name="_Toc20150090"/>
      <w:bookmarkStart w:id="55" w:name="_Toc27846889"/>
      <w:bookmarkStart w:id="56" w:name="_Toc36188020"/>
      <w:bookmarkStart w:id="57" w:name="_Toc45183925"/>
      <w:bookmarkStart w:id="58" w:name="_Toc47342767"/>
      <w:bookmarkStart w:id="59" w:name="_Toc51769469"/>
      <w:bookmarkStart w:id="60" w:name="_Toc91148590"/>
      <w:r w:rsidRPr="00DA3BBC">
        <w:t>5.30.2.6</w:t>
      </w:r>
      <w:r w:rsidRPr="00DA3BBC">
        <w:tab/>
        <w:t>Cell (re-)selection in SNPN access mode</w:t>
      </w:r>
      <w:bookmarkEnd w:id="54"/>
      <w:bookmarkEnd w:id="55"/>
      <w:bookmarkEnd w:id="56"/>
      <w:bookmarkEnd w:id="57"/>
      <w:bookmarkEnd w:id="58"/>
      <w:bookmarkEnd w:id="59"/>
      <w:bookmarkEnd w:id="60"/>
    </w:p>
    <w:p w14:paraId="7949203E" w14:textId="77777777" w:rsidR="00701275" w:rsidRPr="00DA3BBC" w:rsidRDefault="00701275" w:rsidP="00701275">
      <w:r w:rsidRPr="00DA3BBC">
        <w:t>UEs operating in SNPN access mode only select cells and networks broadcasting both PLMN ID and NID of the selected SNPN.</w:t>
      </w:r>
    </w:p>
    <w:p w14:paraId="0566E2F0" w14:textId="77777777" w:rsidR="00701275" w:rsidRPr="00DA3BBC" w:rsidRDefault="00701275" w:rsidP="00701275">
      <w:pPr>
        <w:pStyle w:val="NO"/>
      </w:pPr>
      <w:r w:rsidRPr="00DA3BBC">
        <w:t>NOTE:</w:t>
      </w:r>
      <w:r w:rsidRPr="00DA3BBC">
        <w:tab/>
        <w:t>Further details on the NR idle and inactive mode procedures for SNPN cell selection is defined in TS 38.331 [28] and in TS 38.304 [50].</w:t>
      </w:r>
    </w:p>
    <w:p w14:paraId="571CD7B2" w14:textId="77777777" w:rsidR="00701275" w:rsidRPr="00DA3BBC" w:rsidRDefault="00701275" w:rsidP="00701275">
      <w:pPr>
        <w:pStyle w:val="4"/>
      </w:pPr>
      <w:bookmarkStart w:id="61" w:name="_Toc20150091"/>
      <w:bookmarkStart w:id="62" w:name="_Toc27846890"/>
      <w:bookmarkStart w:id="63" w:name="_Toc36188021"/>
      <w:bookmarkStart w:id="64" w:name="_Toc45183926"/>
      <w:bookmarkStart w:id="65" w:name="_Toc47342768"/>
      <w:bookmarkStart w:id="66" w:name="_Toc51769470"/>
      <w:bookmarkStart w:id="67" w:name="_Toc91148591"/>
      <w:r w:rsidRPr="00DA3BBC">
        <w:t>5.30.2.7</w:t>
      </w:r>
      <w:r w:rsidRPr="00DA3BBC">
        <w:tab/>
        <w:t>Access to PLMN services via stand-alone non-public networks</w:t>
      </w:r>
      <w:bookmarkEnd w:id="61"/>
      <w:bookmarkEnd w:id="62"/>
      <w:bookmarkEnd w:id="63"/>
      <w:bookmarkEnd w:id="64"/>
      <w:bookmarkEnd w:id="65"/>
      <w:bookmarkEnd w:id="66"/>
      <w:bookmarkEnd w:id="67"/>
    </w:p>
    <w:p w14:paraId="088B9E96" w14:textId="77777777" w:rsidR="00701275" w:rsidRPr="00DA3BBC" w:rsidRDefault="00701275" w:rsidP="00701275">
      <w:r w:rsidRPr="00DA3BBC">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clauses 4.9.2.1 and 4.9.2.2 of TS 23.502 [3]) and the SNPN taking the role of "Untrusted non-3GPP access". Annex D, clause D.3 provides additional details.</w:t>
      </w:r>
    </w:p>
    <w:p w14:paraId="6F4F8894" w14:textId="77777777" w:rsidR="00701275" w:rsidRPr="00DA3BBC" w:rsidRDefault="00701275" w:rsidP="00701275">
      <w:pPr>
        <w:pStyle w:val="NO"/>
      </w:pPr>
      <w:r w:rsidRPr="00DA3BBC">
        <w:t>NOTE:</w:t>
      </w:r>
      <w:r w:rsidRPr="00DA3BBC">
        <w:tab/>
        <w:t>QoS differentiation in the SNPN can be provided on per-IPsec Child Security Association basis by using the UE or network requested PDU Session Modification procedure described in clause 4.3.3.2 of TS 23.502 [3]. In the PLMN, N3IWF determines the IPsec child SAs as defined in clause 4.12 of TS 23.502 [3]. The N3IWF is preconfigured by PLMN to allocate different IPsec child SAs for QoS Flows with different QoS profiles.</w:t>
      </w:r>
    </w:p>
    <w:p w14:paraId="5937766C" w14:textId="77777777" w:rsidR="00701275" w:rsidRPr="00DA3BBC" w:rsidRDefault="00701275" w:rsidP="00701275">
      <w:pPr>
        <w:pStyle w:val="NO"/>
      </w:pPr>
      <w:r w:rsidRPr="00DA3BBC">
        <w:tab/>
        <w: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 and 2) N3IWF IP address(es) in the PLMN. The non-alteration of the DSCP field on NWu is also assumed to be governed by an SLA and by transport-level arrangements that are outside of 3GPP scope. The packet detection filters in the SNPN can be based on the N3IWF IP address and the DSCP markings on NWu.</w:t>
      </w:r>
    </w:p>
    <w:p w14:paraId="3FC6F35D" w14:textId="77777777" w:rsidR="00701275" w:rsidRPr="00DA3BBC" w:rsidRDefault="00701275" w:rsidP="00701275">
      <w:pPr>
        <w:pStyle w:val="NO"/>
      </w:pPr>
      <w:r w:rsidRPr="00DA3BBC">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4E73005D" w14:textId="77777777" w:rsidR="00701275" w:rsidRPr="00DA3BBC" w:rsidRDefault="00701275" w:rsidP="00701275">
      <w:pPr>
        <w:pStyle w:val="NO"/>
      </w:pPr>
      <w:bookmarkStart w:id="68" w:name="_Toc20150092"/>
      <w:bookmarkStart w:id="69" w:name="_Toc27846891"/>
      <w:bookmarkStart w:id="70" w:name="_Toc36188022"/>
      <w:bookmarkStart w:id="71" w:name="_Toc45183927"/>
      <w:bookmarkStart w:id="72" w:name="_Toc47342769"/>
      <w:bookmarkStart w:id="73" w:name="_Toc51769471"/>
      <w:r w:rsidRPr="00DA3BBC">
        <w:tab/>
        <w:t>Refer to clause D.7 for details on how to support QoS differentiation.</w:t>
      </w:r>
    </w:p>
    <w:p w14:paraId="2CE1D7DD" w14:textId="77777777" w:rsidR="00701275" w:rsidRPr="00DA3BBC" w:rsidRDefault="00701275" w:rsidP="00701275">
      <w:r w:rsidRPr="00DA3BBC">
        <w:t>When the UE accesses the PLMN over NWu via a SNPN, the AMF in the serving PLMN shall send an indication toward the UE during the Registration procedure to indicate whether an IMS voice over PS session is supported or not.</w:t>
      </w:r>
    </w:p>
    <w:p w14:paraId="6F22F839" w14:textId="77777777" w:rsidR="00701275" w:rsidRPr="00DA3BBC" w:rsidRDefault="00701275" w:rsidP="00701275">
      <w:pPr>
        <w:pStyle w:val="4"/>
      </w:pPr>
      <w:bookmarkStart w:id="74" w:name="_Toc91148592"/>
      <w:r w:rsidRPr="00DA3BBC">
        <w:t>5.30.2.8</w:t>
      </w:r>
      <w:r w:rsidRPr="00DA3BBC">
        <w:tab/>
        <w:t>Access to stand-alone non-public network services via PLMN</w:t>
      </w:r>
      <w:bookmarkEnd w:id="68"/>
      <w:bookmarkEnd w:id="69"/>
      <w:bookmarkEnd w:id="70"/>
      <w:bookmarkEnd w:id="71"/>
      <w:bookmarkEnd w:id="72"/>
      <w:bookmarkEnd w:id="73"/>
      <w:bookmarkEnd w:id="74"/>
    </w:p>
    <w:p w14:paraId="2B9992BA" w14:textId="77777777" w:rsidR="00701275" w:rsidRPr="00DA3BBC" w:rsidRDefault="00701275" w:rsidP="00701275">
      <w:r w:rsidRPr="00DA3BBC">
        <w:t xml:space="preserve">To access SNPN services, a UE that has successfully registered with a PLMN over 3GPP access may perform another registration via the PLMN User Plane with an SNPN (using the credentials of that SNPN) following the same </w:t>
      </w:r>
      <w:r w:rsidRPr="00DA3BBC">
        <w:lastRenderedPageBreak/>
        <w:t>architectural principles as specified in clause 4.2.8 (including the optional support for PDU Session continuity between PLMN and SNPN using the Handover of a PDU Session procedures in clauses 4.9.2.1 and 4.9.2.2 of TS 23.502 [3])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3D9EB253" w14:textId="77777777" w:rsidR="00701275" w:rsidRPr="00DA3BBC" w:rsidRDefault="00701275" w:rsidP="00701275">
      <w:pPr>
        <w:pStyle w:val="NO"/>
      </w:pPr>
      <w:r w:rsidRPr="00DA3BBC">
        <w:t>NOTE:</w:t>
      </w:r>
      <w:r w:rsidRPr="00DA3BBC">
        <w:tab/>
        <w:t>QoS differentiation in the PLMN can be provided on per-IPsec Child Security Association basis by using the UE or network requested PDU Session Modification procedure described in clause 4.3.3.2 of TS 23.502 [3]. In the SNPN, N3IWF determines the IPsec child SAs as defined in clause 4.12 of TS 23.502 [3]. The N3IWF is preconfigured by SNPN to allocate different IPsec child SAs for QoS Flows with different QoS profiles.</w:t>
      </w:r>
    </w:p>
    <w:p w14:paraId="0C2C024E" w14:textId="77777777" w:rsidR="00701275" w:rsidRPr="00DA3BBC" w:rsidRDefault="00701275" w:rsidP="00701275">
      <w:pPr>
        <w:pStyle w:val="NO"/>
      </w:pPr>
      <w:r w:rsidRPr="00DA3BBC">
        <w:tab/>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p>
    <w:p w14:paraId="0F61303F" w14:textId="77777777" w:rsidR="00701275" w:rsidRPr="00DA3BBC" w:rsidRDefault="00701275" w:rsidP="00701275">
      <w:pPr>
        <w:pStyle w:val="NO"/>
      </w:pPr>
      <w:r w:rsidRPr="00DA3BBC">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1E84A66C" w14:textId="77777777" w:rsidR="00701275" w:rsidRPr="00DA3BBC" w:rsidRDefault="00701275" w:rsidP="00701275">
      <w:pPr>
        <w:pStyle w:val="NO"/>
      </w:pPr>
      <w:r w:rsidRPr="00DA3BBC">
        <w:tab/>
        <w:t>Refer to clause D.7 for details on how to support QoS differentiation.</w:t>
      </w:r>
    </w:p>
    <w:p w14:paraId="61F1464A" w14:textId="77777777" w:rsidR="00701275" w:rsidRPr="00DA3BBC" w:rsidRDefault="00701275" w:rsidP="00701275">
      <w:r w:rsidRPr="00DA3BBC">
        <w:t>When the UE accesses the SNPN over NWu via a PLMN, the AMF in the SNPN shall send an indication toward the UE during the Registration procedure to indicate whether an IMS voice over PS session is supported or not.</w:t>
      </w:r>
    </w:p>
    <w:p w14:paraId="0022628C" w14:textId="77777777" w:rsidR="00701275" w:rsidRPr="00DA3BBC" w:rsidRDefault="00701275" w:rsidP="00701275">
      <w:pPr>
        <w:pStyle w:val="4"/>
      </w:pPr>
      <w:bookmarkStart w:id="75" w:name="_Toc91148593"/>
      <w:r w:rsidRPr="00DA3BBC">
        <w:t>5.30.2.9</w:t>
      </w:r>
      <w:r w:rsidRPr="00DA3BBC">
        <w:tab/>
        <w:t>SNPN connectivity for UEs with credentials owned by Credentials Holder</w:t>
      </w:r>
      <w:bookmarkEnd w:id="75"/>
    </w:p>
    <w:p w14:paraId="422B4A49" w14:textId="77777777" w:rsidR="00701275" w:rsidRPr="00DA3BBC" w:rsidRDefault="00701275" w:rsidP="00701275">
      <w:pPr>
        <w:pStyle w:val="5"/>
      </w:pPr>
      <w:bookmarkStart w:id="76" w:name="_Toc91148594"/>
      <w:r w:rsidRPr="00DA3BBC">
        <w:t>5.30.2.9.1</w:t>
      </w:r>
      <w:r w:rsidRPr="00DA3BBC">
        <w:tab/>
        <w:t>General</w:t>
      </w:r>
      <w:bookmarkEnd w:id="76"/>
    </w:p>
    <w:p w14:paraId="11CD998E" w14:textId="77777777" w:rsidR="00701275" w:rsidRPr="00DA3BBC" w:rsidRDefault="00701275" w:rsidP="00701275">
      <w:r w:rsidRPr="00DA3BBC">
        <w:t>SNPNs may support UE access using credentials owned by a Credentials Holder separate from the SNPN. In this case the Session Management procedures (i.e. PDU Sessions) terminate in an SMF in the SNPN.</w:t>
      </w:r>
    </w:p>
    <w:p w14:paraId="1788A5F2" w14:textId="77777777" w:rsidR="00701275" w:rsidRPr="00DA3BBC" w:rsidRDefault="00701275" w:rsidP="00701275">
      <w:r w:rsidRPr="00DA3BBC">
        <w:t>When an SNPN supports UE access using credentials assigned by a Credentials Holder separate from the SNPN, it is assumed that is supported homogeneously within the whole SNPN.</w:t>
      </w:r>
    </w:p>
    <w:p w14:paraId="7052E1B8" w14:textId="77777777" w:rsidR="00701275" w:rsidRPr="00DA3BBC" w:rsidRDefault="00701275" w:rsidP="00701275">
      <w:r w:rsidRPr="00DA3BBC">
        <w:t>Credentials Holder using AAA Server for primary authentication and authorization is described in clause 5.30.2.9.2 and Credentials Holder using AUSF and UDM for primary authentication and authorization is described in clause 5.30.2.9.3.</w:t>
      </w:r>
    </w:p>
    <w:p w14:paraId="36AA4183" w14:textId="77777777" w:rsidR="00701275" w:rsidRPr="00DA3BBC" w:rsidRDefault="00701275" w:rsidP="00701275">
      <w:pPr>
        <w:pStyle w:val="5"/>
      </w:pPr>
      <w:bookmarkStart w:id="77" w:name="_Toc91148595"/>
      <w:r w:rsidRPr="00DA3BBC">
        <w:t>5.30.2.9.2</w:t>
      </w:r>
      <w:r w:rsidRPr="00DA3BBC">
        <w:tab/>
        <w:t>Credentials Holder using AAA Server for primary authentication and authorization</w:t>
      </w:r>
      <w:bookmarkEnd w:id="77"/>
    </w:p>
    <w:p w14:paraId="3CA00732" w14:textId="77777777" w:rsidR="00701275" w:rsidRPr="00DA3BBC" w:rsidRDefault="00701275" w:rsidP="00701275">
      <w:r w:rsidRPr="00DA3BBC">
        <w:t>The AUSF</w:t>
      </w:r>
      <w:r>
        <w:t xml:space="preserve"> and the UDM</w:t>
      </w:r>
      <w:r w:rsidRPr="00DA3BBC">
        <w:t xml:space="preserve"> in SNPN may support primary authentication and authorization of UEs</w:t>
      </w:r>
      <w:r>
        <w:t xml:space="preserve"> using</w:t>
      </w:r>
      <w:r w:rsidRPr="00DA3BBC">
        <w:t xml:space="preserve"> credentials from a</w:t>
      </w:r>
      <w:del w:id="78" w:author="Huawei-ZQH" w:date="2022-01-10T16:42:00Z">
        <w:r w:rsidRPr="00DA3BBC" w:rsidDel="006B0348">
          <w:delText>n</w:delText>
        </w:r>
      </w:del>
      <w:r w:rsidRPr="00DA3BBC">
        <w:t xml:space="preserve"> AAA Server in a Credentials Holder (CH).</w:t>
      </w:r>
    </w:p>
    <w:p w14:paraId="6240E360" w14:textId="77777777" w:rsidR="00701275" w:rsidRPr="00DA3BBC" w:rsidRDefault="00701275" w:rsidP="00701275">
      <w:pPr>
        <w:pStyle w:val="B1"/>
      </w:pPr>
      <w:r w:rsidRPr="00DA3BBC">
        <w:t>-</w:t>
      </w:r>
      <w:r w:rsidRPr="00DA3BBC">
        <w:tab/>
        <w:t xml:space="preserve">If the UDM decides that the primary authentication is performed by AAA Server in CH based on UE subscription data and UE's SUPI, which is de-concealed by UDM from the SUCI received from AUSF, then the UDM instructs AUSF that primary authentication by a AAA </w:t>
      </w:r>
      <w:ins w:id="79" w:author="Huawei-ZQH" w:date="2022-01-10T16:35:00Z">
        <w:r>
          <w:t>S</w:t>
        </w:r>
      </w:ins>
      <w:del w:id="80" w:author="Huawei-ZQH" w:date="2022-01-10T16:35:00Z">
        <w:r w:rsidRPr="00DA3BBC" w:rsidDel="00701275">
          <w:delText>s</w:delText>
        </w:r>
      </w:del>
      <w:r w:rsidRPr="00DA3BBC">
        <w:t xml:space="preserve">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w:t>
      </w:r>
      <w:ins w:id="81" w:author="Huawei-ZQH" w:date="2022-01-10T16:35:00Z">
        <w:r>
          <w:t>S</w:t>
        </w:r>
      </w:ins>
      <w:del w:id="82" w:author="Huawei-ZQH" w:date="2022-01-10T16:35:00Z">
        <w:r w:rsidRPr="00DA3BBC" w:rsidDel="00701275">
          <w:delText>s</w:delText>
        </w:r>
      </w:del>
      <w:r w:rsidRPr="00DA3BBC">
        <w:t>erver acts as the EAP Server for the purpose of primary authentication.</w:t>
      </w:r>
    </w:p>
    <w:p w14:paraId="6E5FCE63" w14:textId="77777777" w:rsidR="00701275" w:rsidRPr="00DA3BBC" w:rsidRDefault="00701275" w:rsidP="00701275">
      <w:pPr>
        <w:pStyle w:val="NO"/>
      </w:pPr>
      <w:r w:rsidRPr="00DA3BBC">
        <w:t>NOTE:</w:t>
      </w:r>
      <w:r w:rsidRPr="00DA3BBC">
        <w:tab/>
        <w:t xml:space="preserve">The UDM in SNPN, based on SLA between Credentials Holder and SNPN, is pre-configured with information indicating whether the UE needs primary authentication from AAA </w:t>
      </w:r>
      <w:ins w:id="83" w:author="Huawei-ZQH" w:date="2022-01-10T16:35:00Z">
        <w:r w:rsidR="00A10487">
          <w:t>S</w:t>
        </w:r>
      </w:ins>
      <w:del w:id="84" w:author="Huawei-ZQH" w:date="2022-01-10T16:35:00Z">
        <w:r w:rsidRPr="00DA3BBC" w:rsidDel="00A10487">
          <w:delText>s</w:delText>
        </w:r>
      </w:del>
      <w:r w:rsidRPr="00DA3BBC">
        <w:t>erver.</w:t>
      </w:r>
    </w:p>
    <w:p w14:paraId="6C7D971C" w14:textId="77777777" w:rsidR="00701275" w:rsidRPr="00DA3BBC" w:rsidRDefault="00701275" w:rsidP="00701275">
      <w:pPr>
        <w:pStyle w:val="B1"/>
      </w:pPr>
      <w:r w:rsidRPr="00DA3BBC">
        <w:t>-</w:t>
      </w:r>
      <w:r w:rsidRPr="00DA3BBC">
        <w:tab/>
        <w:t xml:space="preserve">The SUPI is used to identify the UE during primary authentication and authorization towards the AAA </w:t>
      </w:r>
      <w:ins w:id="85" w:author="Huawei-ZQH" w:date="2022-01-10T16:35:00Z">
        <w:r w:rsidR="006A2037">
          <w:t>S</w:t>
        </w:r>
      </w:ins>
      <w:del w:id="86" w:author="Huawei-ZQH" w:date="2022-01-10T16:35:00Z">
        <w:r w:rsidRPr="00DA3BBC" w:rsidDel="006A2037">
          <w:delText>s</w:delText>
        </w:r>
      </w:del>
      <w:r w:rsidRPr="00DA3BBC">
        <w:t>e</w:t>
      </w:r>
      <w:r>
        <w:t>r</w:t>
      </w:r>
      <w:r w:rsidRPr="00DA3BBC">
        <w:t xml:space="preserve">ver. SUPI privacy is achieved according to methods in </w:t>
      </w:r>
      <w:r>
        <w:t>clause </w:t>
      </w:r>
      <w:r w:rsidRPr="00DA3BBC">
        <w:t>I.5 of TS 33.501 [29].</w:t>
      </w:r>
    </w:p>
    <w:p w14:paraId="291B03C9" w14:textId="77777777" w:rsidR="00701275" w:rsidRPr="00DA3BBC" w:rsidRDefault="00701275" w:rsidP="00701275">
      <w:pPr>
        <w:pStyle w:val="B1"/>
      </w:pPr>
      <w:r w:rsidRPr="00DA3BBC">
        <w:lastRenderedPageBreak/>
        <w:t>-</w:t>
      </w:r>
      <w:r w:rsidRPr="00DA3BBC">
        <w:tab/>
        <w:t>The AMF discovers and selects the AUSF as described in clause 6.3.4 using the Home Network Identifier (realm part) and Routing Indicator present in the SUCI provided by a UE configured as described in clause 5.30.2.3.</w:t>
      </w:r>
    </w:p>
    <w:p w14:paraId="0C6CFE2E" w14:textId="77777777" w:rsidR="00701275" w:rsidRPr="00DA3BBC" w:rsidRDefault="00701275" w:rsidP="00701275">
      <w:pPr>
        <w:pStyle w:val="B1"/>
      </w:pPr>
      <w:r w:rsidRPr="00DA3BBC">
        <w:t>-</w:t>
      </w:r>
      <w:r w:rsidRPr="00DA3BBC">
        <w:tab/>
        <w:t>The AMF and SMF shall retrieve the UE subscription data from UDM using SUPI.</w:t>
      </w:r>
    </w:p>
    <w:p w14:paraId="4C5FDB1D" w14:textId="77777777" w:rsidR="00701275" w:rsidRPr="00DA3BBC" w:rsidRDefault="00701275" w:rsidP="00701275">
      <w:r w:rsidRPr="00DA3BBC">
        <w:t>Figure 5.30.2.9.2-1 depicts the 5G System architecture for SNPN with Credentials Holder using AAA Server for primary authentication and authorization.</w:t>
      </w:r>
    </w:p>
    <w:bookmarkStart w:id="87" w:name="_Hlk67939452"/>
    <w:p w14:paraId="1465CE6A" w14:textId="77777777" w:rsidR="00701275" w:rsidRPr="00DA3BBC" w:rsidRDefault="00701275" w:rsidP="00701275">
      <w:pPr>
        <w:pStyle w:val="TH"/>
      </w:pPr>
      <w:r w:rsidRPr="00DA3BBC">
        <w:object w:dxaOrig="7244" w:dyaOrig="3825" w14:anchorId="58F6FF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7pt;height:191.3pt" o:ole="">
            <v:imagedata r:id="rId13" o:title=""/>
          </v:shape>
          <o:OLEObject Type="Embed" ProgID="Visio.Drawing.11" ShapeID="_x0000_i1025" DrawAspect="Content" ObjectID="_1704898223" r:id="rId14"/>
        </w:object>
      </w:r>
    </w:p>
    <w:p w14:paraId="20AC7B0C" w14:textId="77777777" w:rsidR="00701275" w:rsidRPr="00DA3BBC" w:rsidRDefault="00701275" w:rsidP="00701275">
      <w:pPr>
        <w:pStyle w:val="TF"/>
      </w:pPr>
      <w:r w:rsidRPr="00DA3BBC">
        <w:t>Figure 5.30.2.9.2-1: 5G System architecture with access to SNPN using credentials from Credentials Holder using AAA Server</w:t>
      </w:r>
      <w:bookmarkEnd w:id="87"/>
    </w:p>
    <w:p w14:paraId="13F93A3A" w14:textId="77777777" w:rsidR="00701275" w:rsidRPr="00DA3BBC" w:rsidRDefault="00701275" w:rsidP="00701275">
      <w:pPr>
        <w:pStyle w:val="5"/>
      </w:pPr>
      <w:bookmarkStart w:id="88" w:name="_Toc91148596"/>
      <w:r w:rsidRPr="00DA3BBC">
        <w:t>5.30.2.9.3</w:t>
      </w:r>
      <w:r w:rsidRPr="00DA3BBC">
        <w:tab/>
        <w:t>Credentials Holder using AUSF and UDM for primary authentication and authorization</w:t>
      </w:r>
      <w:bookmarkEnd w:id="88"/>
    </w:p>
    <w:p w14:paraId="5B3B85C1" w14:textId="77777777" w:rsidR="00701275" w:rsidRDefault="00701275" w:rsidP="00701275">
      <w:r>
        <w:t>An SNPN may support primary authentication and authorization of UEs that use credentials from a Credentials Holder using AUSF and UDM. The Credentials Holder may be an SNPN or a PLMN.</w:t>
      </w:r>
    </w:p>
    <w:p w14:paraId="15873048" w14:textId="77777777" w:rsidR="00701275" w:rsidRPr="00DA3BBC" w:rsidRDefault="00701275" w:rsidP="00701275">
      <w:r w:rsidRPr="00DA3BBC">
        <w:t>Figure 5.30.2.9.3-1 depicts the 5G System architecture for SNPN with Credentials Holder using AUSF and UDM for primary authentication and authorization.</w:t>
      </w:r>
    </w:p>
    <w:p w14:paraId="7E53F499" w14:textId="77777777" w:rsidR="00701275" w:rsidRPr="00DA3BBC" w:rsidRDefault="00701275" w:rsidP="00701275">
      <w:pPr>
        <w:pStyle w:val="NO"/>
      </w:pPr>
      <w:r w:rsidRPr="00DA3BBC">
        <w:t>NOTE:</w:t>
      </w:r>
      <w:r w:rsidRPr="00DA3BBC">
        <w:tab/>
        <w:t>The architecture for SNPN and Credentials Holder</w:t>
      </w:r>
      <w:r>
        <w:t xml:space="preserve"> using AUSF and UDM</w:t>
      </w:r>
      <w:r w:rsidRPr="00DA3BBC">
        <w:t xml:space="preserve"> is depicted as a non-roaming reference architecture as the UE is not considered to be roaming, even though some of the roaming architecture reference points are also used.</w:t>
      </w:r>
    </w:p>
    <w:p w14:paraId="75DB857E" w14:textId="77777777" w:rsidR="00701275" w:rsidRPr="00DA3BBC" w:rsidRDefault="00701275" w:rsidP="00701275">
      <w:pPr>
        <w:pStyle w:val="TH"/>
      </w:pPr>
      <w:r w:rsidRPr="00DA3BBC">
        <w:object w:dxaOrig="6560" w:dyaOrig="3870" w14:anchorId="16AFB096">
          <v:shape id="_x0000_i1026" type="#_x0000_t75" style="width:333.65pt;height:197.2pt" o:ole="">
            <v:imagedata r:id="rId15" o:title=""/>
          </v:shape>
          <o:OLEObject Type="Embed" ProgID="Visio.Drawing.11" ShapeID="_x0000_i1026" DrawAspect="Content" ObjectID="_1704898224" r:id="rId16"/>
        </w:object>
      </w:r>
    </w:p>
    <w:p w14:paraId="019D32FB" w14:textId="77777777" w:rsidR="00701275" w:rsidRPr="00DA3BBC" w:rsidRDefault="00701275" w:rsidP="00701275">
      <w:pPr>
        <w:pStyle w:val="TF"/>
      </w:pPr>
      <w:bookmarkStart w:id="89" w:name="_Hlk67939463"/>
      <w:r w:rsidRPr="00DA3BBC">
        <w:t>Figure 5.30.2.9.3-1: 5G System architecture with access to SNPN using credentials from Credentials Holder using AUSF and UDM</w:t>
      </w:r>
      <w:bookmarkEnd w:id="89"/>
    </w:p>
    <w:p w14:paraId="06B97292" w14:textId="77777777" w:rsidR="00701275" w:rsidRPr="00DA3BBC" w:rsidRDefault="00701275" w:rsidP="00701275">
      <w:pPr>
        <w:pStyle w:val="4"/>
      </w:pPr>
      <w:bookmarkStart w:id="90" w:name="_Toc91148597"/>
      <w:r w:rsidRPr="00DA3BBC">
        <w:lastRenderedPageBreak/>
        <w:t>5.30.2.10</w:t>
      </w:r>
      <w:r w:rsidRPr="00DA3BBC">
        <w:tab/>
        <w:t>Onboarding of UEs for SNPNs</w:t>
      </w:r>
      <w:bookmarkEnd w:id="90"/>
    </w:p>
    <w:p w14:paraId="136D050A" w14:textId="77777777" w:rsidR="00701275" w:rsidRPr="00DA3BBC" w:rsidRDefault="00701275" w:rsidP="00701275">
      <w:pPr>
        <w:pStyle w:val="5"/>
      </w:pPr>
      <w:bookmarkStart w:id="91" w:name="_Toc91148598"/>
      <w:r w:rsidRPr="00DA3BBC">
        <w:t>5.30.2.10.1</w:t>
      </w:r>
      <w:r w:rsidRPr="00DA3BBC">
        <w:tab/>
        <w:t>General</w:t>
      </w:r>
      <w:bookmarkEnd w:id="91"/>
    </w:p>
    <w:p w14:paraId="5866FFE0" w14:textId="77777777" w:rsidR="00701275" w:rsidRPr="00DA3BBC" w:rsidRDefault="00701275" w:rsidP="00701275">
      <w:r w:rsidRPr="00DA3BBC">
        <w:t>Onboarding of UEs for SNPNs allows the UE to access an Onboarding Network (ONN) for the purpose of provisioning the UE with SNPN credentials for primary authentication and other information to enable access to a desired SNPN, i.e. (re-)select and (re-)register with SNPN.</w:t>
      </w:r>
    </w:p>
    <w:p w14:paraId="02730F28" w14:textId="77777777" w:rsidR="00701275" w:rsidRPr="00DA3BBC" w:rsidRDefault="00701275" w:rsidP="00701275">
      <w:r w:rsidRPr="00DA3BBC">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13191400" w14:textId="77777777" w:rsidR="00701275" w:rsidRPr="00DA3BBC" w:rsidRDefault="00701275" w:rsidP="00701275">
      <w:pPr>
        <w:pStyle w:val="NO"/>
      </w:pPr>
      <w:r w:rsidRPr="00DA3BBC">
        <w:t>NOTE:</w:t>
      </w:r>
      <w:r w:rsidRPr="00DA3BBC">
        <w:tab/>
        <w:t>If the UE is already provisioned with a set of CH credentials and needs to be provisioned with an additional set of SNPN credentials, the UE can request PVS address information and leverage the User Plane connection enabled by the available set of CH credentials to get access to a PVS.</w:t>
      </w:r>
    </w:p>
    <w:p w14:paraId="44210CC2" w14:textId="77777777" w:rsidR="00701275" w:rsidRPr="00DA3BBC" w:rsidRDefault="00701275" w:rsidP="00701275">
      <w:r w:rsidRPr="00DA3BBC">
        <w:t>To provision SNPN credentials in a UE that is equipped with a USIM configured with PLMN credentials, the UE selects a PLMN as ONN and establishes a secure connection with that PLMN, see more details in clause 5.30.2.10.3.</w:t>
      </w:r>
    </w:p>
    <w:p w14:paraId="42F34744" w14:textId="77777777" w:rsidR="00701275" w:rsidRPr="00DA3BBC" w:rsidRDefault="00701275" w:rsidP="00701275">
      <w:r w:rsidRPr="00DA3BBC">
        <w:t>After the secure connection is established, the UE is provisioned with SNPN credentials and possibly other data to enable discovery, (re-)selection and (re-)registration for a desired SNPN, see more details in clause 5.30.2.10.4.</w:t>
      </w:r>
    </w:p>
    <w:p w14:paraId="0A01DEE9" w14:textId="77777777" w:rsidR="00701275" w:rsidRPr="00DA3BBC" w:rsidRDefault="00701275" w:rsidP="00701275">
      <w:r w:rsidRPr="00DA3BBC">
        <w:t>ON-SNPN and SO-SNPN can be roles taken by either an SNPN or different SNPNs. It is possible for the same network to be in both roles with respect to a specific UE.</w:t>
      </w:r>
    </w:p>
    <w:p w14:paraId="04D15702" w14:textId="77777777" w:rsidR="00701275" w:rsidRPr="00DA3BBC" w:rsidRDefault="00701275" w:rsidP="00701275">
      <w:pPr>
        <w:pStyle w:val="5"/>
      </w:pPr>
      <w:bookmarkStart w:id="92" w:name="_Toc91148599"/>
      <w:r w:rsidRPr="00DA3BBC">
        <w:t>5.30.2.10.2</w:t>
      </w:r>
      <w:r w:rsidRPr="00DA3BBC">
        <w:tab/>
        <w:t>Onboarding Network is an SNPN</w:t>
      </w:r>
      <w:bookmarkEnd w:id="92"/>
    </w:p>
    <w:p w14:paraId="6E038A57" w14:textId="77777777" w:rsidR="00701275" w:rsidRPr="00DA3BBC" w:rsidRDefault="00701275" w:rsidP="00701275">
      <w:pPr>
        <w:pStyle w:val="H6"/>
      </w:pPr>
      <w:r w:rsidRPr="00DA3BBC">
        <w:t>5.30.2.10.2.1</w:t>
      </w:r>
      <w:r w:rsidRPr="00DA3BBC">
        <w:tab/>
        <w:t>General</w:t>
      </w:r>
    </w:p>
    <w:p w14:paraId="18DF28AA" w14:textId="77777777" w:rsidR="00701275" w:rsidRPr="00DA3BBC" w:rsidRDefault="00701275" w:rsidP="00701275">
      <w:r w:rsidRPr="00DA3BBC">
        <w:t>A UE configured with Default UE credentials may register with an SNPN for the provisioning of SO-SNPN credentials.</w:t>
      </w:r>
    </w:p>
    <w:p w14:paraId="4427BB61" w14:textId="77777777" w:rsidR="00701275" w:rsidRPr="00DA3BBC" w:rsidRDefault="00701275" w:rsidP="00701275">
      <w:pPr>
        <w:pStyle w:val="H6"/>
      </w:pPr>
      <w:r w:rsidRPr="00DA3BBC">
        <w:t>5.30.2.10.2.2</w:t>
      </w:r>
      <w:r w:rsidRPr="00DA3BBC">
        <w:tab/>
        <w:t>Architecture</w:t>
      </w:r>
    </w:p>
    <w:p w14:paraId="434C45DD" w14:textId="77777777" w:rsidR="00701275" w:rsidRPr="00DA3BBC" w:rsidRDefault="00701275" w:rsidP="00701275">
      <w:r w:rsidRPr="00DA3BBC">
        <w:t>Figures 5.30.2.10.2.2-1 and 5.30.2.10.2.2-2 depict the architecture for Onboarding of UEs in an ON-SNPN.</w:t>
      </w:r>
    </w:p>
    <w:p w14:paraId="60211004" w14:textId="77777777" w:rsidR="00701275" w:rsidRPr="00DA3BBC" w:rsidRDefault="00701275" w:rsidP="00701275">
      <w:pPr>
        <w:pStyle w:val="TH"/>
      </w:pPr>
      <w:r w:rsidRPr="00DA3BBC">
        <w:object w:dxaOrig="10560" w:dyaOrig="6330" w14:anchorId="6D16327F">
          <v:shape id="_x0000_i1027" type="#_x0000_t75" style="width:479.8pt;height:302.5pt" o:ole="">
            <v:imagedata r:id="rId17" o:title=""/>
          </v:shape>
          <o:OLEObject Type="Embed" ProgID="Visio.Drawing.15" ShapeID="_x0000_i1027" DrawAspect="Content" ObjectID="_1704898225" r:id="rId18"/>
        </w:object>
      </w:r>
    </w:p>
    <w:p w14:paraId="6F705665" w14:textId="77777777" w:rsidR="00701275" w:rsidRPr="00DA3BBC" w:rsidRDefault="00701275" w:rsidP="00701275">
      <w:pPr>
        <w:pStyle w:val="TF"/>
      </w:pPr>
      <w:r w:rsidRPr="00DA3BBC">
        <w:t xml:space="preserve">Figure 5.30.2.10.2.2-1: Architecture for UE Onboarding in ON-SNPN </w:t>
      </w:r>
      <w:r>
        <w:t>when the</w:t>
      </w:r>
      <w:r w:rsidRPr="00DA3BBC">
        <w:t xml:space="preserve"> DCS includes an AUSF and a UDM</w:t>
      </w:r>
    </w:p>
    <w:p w14:paraId="43AF64F1" w14:textId="77777777" w:rsidR="00701275" w:rsidRPr="00DA3BBC" w:rsidRDefault="00701275" w:rsidP="00701275">
      <w:pPr>
        <w:pStyle w:val="TH"/>
      </w:pPr>
      <w:r w:rsidRPr="00DA3BBC">
        <w:object w:dxaOrig="10573" w:dyaOrig="6337" w14:anchorId="079C2156">
          <v:shape id="_x0000_i1028" type="#_x0000_t75" style="width:479.8pt;height:299.8pt" o:ole="">
            <v:imagedata r:id="rId19" o:title=""/>
          </v:shape>
          <o:OLEObject Type="Embed" ProgID="Visio.Drawing.15" ShapeID="_x0000_i1028" DrawAspect="Content" ObjectID="_1704898226" r:id="rId20"/>
        </w:object>
      </w:r>
    </w:p>
    <w:p w14:paraId="3AC03BF5" w14:textId="77777777" w:rsidR="00701275" w:rsidRPr="00DA3BBC" w:rsidRDefault="00701275" w:rsidP="00701275">
      <w:pPr>
        <w:pStyle w:val="TF"/>
      </w:pPr>
      <w:r w:rsidRPr="00DA3BBC">
        <w:t xml:space="preserve">Figure 5.30.2.10.2.2-2: Architecture for UE Onboarding in ON-SNPN </w:t>
      </w:r>
      <w:r>
        <w:t>when the</w:t>
      </w:r>
      <w:r w:rsidRPr="00DA3BBC">
        <w:t xml:space="preserve"> DCS includes a AAA </w:t>
      </w:r>
      <w:ins w:id="93" w:author="Huawei-ZQH" w:date="2022-01-10T16:42:00Z">
        <w:r w:rsidR="00E40CD4">
          <w:t>S</w:t>
        </w:r>
      </w:ins>
      <w:del w:id="94" w:author="Huawei-ZQH" w:date="2022-01-10T16:42:00Z">
        <w:r w:rsidRPr="00DA3BBC" w:rsidDel="00E40CD4">
          <w:delText>s</w:delText>
        </w:r>
      </w:del>
      <w:r w:rsidRPr="00DA3BBC">
        <w:t>erver used for primary authentication</w:t>
      </w:r>
    </w:p>
    <w:p w14:paraId="7BC8E7A3" w14:textId="77777777" w:rsidR="00701275" w:rsidRPr="00DA3BBC" w:rsidRDefault="00701275" w:rsidP="00701275">
      <w:pPr>
        <w:pStyle w:val="TH"/>
      </w:pPr>
      <w:r w:rsidRPr="00DA3BBC">
        <w:object w:dxaOrig="10765" w:dyaOrig="6385" w14:anchorId="0BB782A3">
          <v:shape id="_x0000_i1029" type="#_x0000_t75" style="width:480.35pt;height:302.5pt" o:ole="">
            <v:imagedata r:id="rId21" o:title=""/>
          </v:shape>
          <o:OLEObject Type="Embed" ProgID="Visio.Drawing.15" ShapeID="_x0000_i1029" DrawAspect="Content" ObjectID="_1704898227" r:id="rId22"/>
        </w:object>
      </w:r>
    </w:p>
    <w:p w14:paraId="656B5CE9" w14:textId="77777777" w:rsidR="00701275" w:rsidRPr="00DA3BBC" w:rsidRDefault="00701275" w:rsidP="00701275">
      <w:pPr>
        <w:pStyle w:val="TF"/>
      </w:pPr>
      <w:r w:rsidRPr="00DA3BBC">
        <w:t xml:space="preserve">Figure 5.30.2.10.2.2-3: Architecture for UE Onboarding in ON-SNPN when </w:t>
      </w:r>
      <w:r>
        <w:t xml:space="preserve">the </w:t>
      </w:r>
      <w:r w:rsidRPr="00DA3BBC">
        <w:t>DCS is not involved during primary authentication</w:t>
      </w:r>
    </w:p>
    <w:p w14:paraId="62D84ADB" w14:textId="77777777" w:rsidR="00701275" w:rsidRPr="00DA3BBC" w:rsidRDefault="00701275" w:rsidP="00701275">
      <w:pPr>
        <w:pStyle w:val="NO"/>
      </w:pPr>
      <w:r w:rsidRPr="00DA3BBC">
        <w:t>NOTE 1:</w:t>
      </w:r>
      <w:r w:rsidRPr="00DA3BBC">
        <w:tab/>
        <w:t>AUSF in the ON-SNPN interfaces with the DCS owned by an entity that is internal or external to the ON-SNPN.</w:t>
      </w:r>
    </w:p>
    <w:p w14:paraId="1EBCA933" w14:textId="77777777" w:rsidR="00701275" w:rsidRPr="00DA3BBC" w:rsidRDefault="00701275" w:rsidP="00701275">
      <w:pPr>
        <w:pStyle w:val="NO"/>
      </w:pPr>
      <w:r w:rsidRPr="00DA3BBC">
        <w:lastRenderedPageBreak/>
        <w:t>NOTE 2:</w:t>
      </w:r>
      <w:r w:rsidRPr="00DA3BBC">
        <w:tab/>
        <w:t>The functionality with respect to exchange information between PVS and SO-SNPN to provision SNPN credentials and other data from the SO-SNPN in the UE is out of 3GPP scope.</w:t>
      </w:r>
    </w:p>
    <w:p w14:paraId="46B3C3BF" w14:textId="77777777" w:rsidR="00701275" w:rsidRPr="00DA3BBC" w:rsidRDefault="00701275" w:rsidP="00701275">
      <w:pPr>
        <w:pStyle w:val="NO"/>
      </w:pPr>
      <w:r w:rsidRPr="00DA3BBC">
        <w:t>NOTE 3:</w:t>
      </w:r>
      <w:r w:rsidRPr="00DA3BBC">
        <w:tab/>
        <w:t>The dotted lines in Figure 5.30.2.10.2.2-1 indicate that domains (e.g. DCS domain, PVS domain, and SO-SNPN) may not be separated depending on the deployment scenario.</w:t>
      </w:r>
    </w:p>
    <w:p w14:paraId="79695565" w14:textId="77777777" w:rsidR="00701275" w:rsidRPr="00DA3BBC" w:rsidRDefault="00701275" w:rsidP="00701275">
      <w:pPr>
        <w:pStyle w:val="NO"/>
      </w:pPr>
      <w:r w:rsidRPr="00DA3BBC">
        <w:t>NOTE 4:</w:t>
      </w:r>
      <w:r w:rsidRPr="00DA3BBC">
        <w:tab/>
        <w:t>See TS 33.501 [29] for the functionality beyond AUSF, and other interfaces required for security.</w:t>
      </w:r>
    </w:p>
    <w:p w14:paraId="58FDE9D1" w14:textId="77777777" w:rsidR="00701275" w:rsidRPr="00DA3BBC" w:rsidRDefault="00701275" w:rsidP="00701275">
      <w:pPr>
        <w:pStyle w:val="EditorsNote"/>
      </w:pPr>
      <w:r w:rsidRPr="00DA3BBC">
        <w:t>Editor's note:</w:t>
      </w:r>
      <w:r w:rsidRPr="00DA3BBC">
        <w:tab/>
        <w:t>The use of UDM in Figure 5.30.2.10.2.2-3 is FFS and dependent on SA WG3.</w:t>
      </w:r>
    </w:p>
    <w:p w14:paraId="1FFFE6F2" w14:textId="77777777" w:rsidR="00701275" w:rsidRPr="00DA3BBC" w:rsidRDefault="00701275" w:rsidP="00701275">
      <w:pPr>
        <w:pStyle w:val="EditorsNote"/>
      </w:pPr>
      <w:r w:rsidRPr="00DA3BBC">
        <w:t>Editor's note: Selection of DCS/AAA and placement of AAA in Figure 5.30.2.10.2.2-3 i.e. whether AAA is a DN-AAA or separate from the DN is FFS.</w:t>
      </w:r>
    </w:p>
    <w:p w14:paraId="374B9A98" w14:textId="77777777" w:rsidR="00701275" w:rsidRPr="00DA3BBC" w:rsidRDefault="00701275" w:rsidP="00701275">
      <w:r w:rsidRPr="00DA3BBC">
        <w:t>When the DCS is involved during mutual primary authentication during the Onboarding procedure (as in Figure 5.30.10.2.2-1 and Figure 5.30.10.2.2-2), the following appl</w:t>
      </w:r>
      <w:ins w:id="95" w:author="Huawei-ZQH" w:date="2022-01-10T16:44:00Z">
        <w:r w:rsidR="006B0348">
          <w:t>ies</w:t>
        </w:r>
      </w:ins>
      <w:del w:id="96" w:author="Huawei-ZQH" w:date="2022-01-10T16:44:00Z">
        <w:r w:rsidRPr="00DA3BBC" w:rsidDel="006B0348">
          <w:delText>y</w:delText>
        </w:r>
      </w:del>
      <w:r w:rsidRPr="00DA3BBC">
        <w:t>:</w:t>
      </w:r>
    </w:p>
    <w:p w14:paraId="6A769A66" w14:textId="77777777" w:rsidR="00701275" w:rsidRPr="00DA3BBC" w:rsidRDefault="00701275" w:rsidP="00701275">
      <w:pPr>
        <w:pStyle w:val="B1"/>
      </w:pPr>
      <w:r w:rsidRPr="00DA3BBC">
        <w:t>-</w:t>
      </w:r>
      <w:r w:rsidRPr="00DA3BBC">
        <w:tab/>
        <w:t>When the DCS includes an AUSF and a UDM functionality, then the AMF selects AUSF and UDM in the DCS domain. The ON-SNPN and DCS domain are connected via N32 and SEPP which are not shown in the Figure 5.30.2.10.2.2-1.</w:t>
      </w:r>
    </w:p>
    <w:p w14:paraId="630E2B72" w14:textId="77777777" w:rsidR="00701275" w:rsidRPr="00DA3BBC" w:rsidRDefault="00701275" w:rsidP="00701275">
      <w:pPr>
        <w:pStyle w:val="B1"/>
      </w:pPr>
      <w:r w:rsidRPr="00DA3BBC">
        <w:t>-</w:t>
      </w:r>
      <w:r w:rsidRPr="00DA3BBC">
        <w:tab/>
        <w:t xml:space="preserve">When the DCS includes a AAA </w:t>
      </w:r>
      <w:ins w:id="97" w:author="Huawei-ZQH" w:date="2022-01-10T16:43:00Z">
        <w:r w:rsidR="006B0348">
          <w:t>S</w:t>
        </w:r>
      </w:ins>
      <w:del w:id="98" w:author="Huawei-ZQH" w:date="2022-01-10T16:43:00Z">
        <w:r w:rsidRPr="00DA3BBC" w:rsidDel="006B0348">
          <w:delText>s</w:delText>
        </w:r>
      </w:del>
      <w:r w:rsidRPr="00DA3BBC">
        <w:t xml:space="preserve">erver functionality, then the AMF selects AUSF in the ON-SNPN. Based on local configuration the AUSF skips the UDM selection and directly performs primary authentication towards DCS with AAA </w:t>
      </w:r>
      <w:ins w:id="99" w:author="Huawei-ZQH" w:date="2022-01-10T16:43:00Z">
        <w:r w:rsidR="006B0348">
          <w:t>S</w:t>
        </w:r>
      </w:ins>
      <w:del w:id="100" w:author="Huawei-ZQH" w:date="2022-01-10T16:43:00Z">
        <w:r w:rsidRPr="00DA3BBC" w:rsidDel="006B0348">
          <w:delText>s</w:delText>
        </w:r>
      </w:del>
      <w:r w:rsidRPr="00DA3BBC">
        <w:t>erver functionality. The AUSF uses an NSSAAF (and the NSSAAF may use a AAA-P which is not shown in the figure 5.30.2.10.2.2-2) to relay EAP messages towards the DCS including a AAA Server.</w:t>
      </w:r>
    </w:p>
    <w:p w14:paraId="31A59FF0" w14:textId="77777777" w:rsidR="00701275" w:rsidRPr="00DA3BBC" w:rsidRDefault="00701275" w:rsidP="00701275">
      <w:pPr>
        <w:pStyle w:val="NO"/>
      </w:pPr>
      <w:r w:rsidRPr="00DA3BBC">
        <w:t>NOTE 5:</w:t>
      </w:r>
      <w:r w:rsidRPr="00DA3BBC">
        <w:tab/>
        <w:t xml:space="preserve">If a given DCS supports both AUSF/UDM functionality as depicted in Figure 5.30.2.10.2.2-1 and AAA </w:t>
      </w:r>
      <w:ins w:id="101" w:author="Huawei-ZQH" w:date="2022-01-10T16:43:00Z">
        <w:r w:rsidR="006B0348">
          <w:t>S</w:t>
        </w:r>
      </w:ins>
      <w:del w:id="102" w:author="Huawei-ZQH" w:date="2022-01-10T16:43:00Z">
        <w:r w:rsidRPr="00DA3BBC" w:rsidDel="006B0348">
          <w:delText>s</w:delText>
        </w:r>
      </w:del>
      <w:r w:rsidRPr="00DA3BBC">
        <w:t xml:space="preserve">erver functionality as depicted in Figure 5.30.2.10.2.2-2, the DCS needs to use separate Home Network Identifier for DCS with AUSF/UDM and for DCS with AAA </w:t>
      </w:r>
      <w:ins w:id="103" w:author="Huawei-ZQH" w:date="2022-01-10T16:43:00Z">
        <w:r w:rsidR="006B0348">
          <w:t>S</w:t>
        </w:r>
      </w:ins>
      <w:del w:id="104" w:author="Huawei-ZQH" w:date="2022-01-10T16:43:00Z">
        <w:r w:rsidRPr="00DA3BBC" w:rsidDel="006B0348">
          <w:delText>s</w:delText>
        </w:r>
      </w:del>
      <w:r w:rsidRPr="00DA3BBC">
        <w:t>erver functionality to ensure correct selection of NFs.</w:t>
      </w:r>
    </w:p>
    <w:p w14:paraId="39F586C4" w14:textId="77777777" w:rsidR="00701275" w:rsidRPr="00DA3BBC" w:rsidRDefault="00701275" w:rsidP="00701275">
      <w:r w:rsidRPr="00DA3BBC">
        <w:t>When the DCS is not involved during primary authentication (as in Figure 5.30.10.2.2-3), the following applies:</w:t>
      </w:r>
    </w:p>
    <w:p w14:paraId="1B3FD91C" w14:textId="77777777" w:rsidR="00701275" w:rsidRPr="00DA3BBC" w:rsidRDefault="00701275" w:rsidP="00701275">
      <w:pPr>
        <w:pStyle w:val="B1"/>
      </w:pPr>
      <w:r w:rsidRPr="00DA3BBC">
        <w:t>-</w:t>
      </w:r>
      <w:r w:rsidRPr="00DA3BBC">
        <w:tab/>
        <w:t>The AMF selects a local AUSF as described in clause 5.30.2.10.2.6 and performs primary authentication towards the local AUSF using Default UE credentials as described in TS 33.501 [29].</w:t>
      </w:r>
    </w:p>
    <w:p w14:paraId="7B78BAB8" w14:textId="1F228A31" w:rsidR="00701275" w:rsidRPr="00DA3BBC" w:rsidRDefault="00701275" w:rsidP="00701275">
      <w:pPr>
        <w:pStyle w:val="B1"/>
      </w:pPr>
      <w:r w:rsidRPr="00DA3BBC">
        <w:t>-</w:t>
      </w:r>
      <w:r w:rsidRPr="00DA3BBC">
        <w:tab/>
      </w:r>
      <w:ins w:id="105" w:author="Huawei-ZQH" w:date="2022-01-10T16:45:00Z">
        <w:r w:rsidR="000B56AB">
          <w:t>U</w:t>
        </w:r>
      </w:ins>
      <w:del w:id="106" w:author="Huawei-ZQH" w:date="2022-01-10T16:45:00Z">
        <w:r w:rsidRPr="00DA3BBC" w:rsidDel="000B56AB">
          <w:delText>u</w:delText>
        </w:r>
      </w:del>
      <w:r w:rsidRPr="00DA3BBC">
        <w:t xml:space="preserve">pon establishment of the </w:t>
      </w:r>
      <w:del w:id="107" w:author="Huawei-ZQH" w:date="2022-01-10T16:45:00Z">
        <w:r w:rsidRPr="00DA3BBC" w:rsidDel="000B56AB">
          <w:delText xml:space="preserve">restricted </w:delText>
        </w:r>
      </w:del>
      <w:r w:rsidRPr="00DA3BBC">
        <w:t>PDU Session</w:t>
      </w:r>
      <w:ins w:id="108" w:author="Huawei-ZQH" w:date="2022-01-10T16:45:00Z">
        <w:r w:rsidR="000B56AB">
          <w:t xml:space="preserve"> used for </w:t>
        </w:r>
      </w:ins>
      <w:ins w:id="109" w:author="Huawei-ZQH" w:date="2022-01-10T16:46:00Z">
        <w:r w:rsidR="00F6749D" w:rsidRPr="00DA3BBC">
          <w:t>U</w:t>
        </w:r>
      </w:ins>
      <w:ins w:id="110" w:author="Huawei-ZQH" w:date="2022-01-11T09:42:00Z">
        <w:r w:rsidR="00A64DD6" w:rsidRPr="00DA3BBC">
          <w:t>ser</w:t>
        </w:r>
        <w:r w:rsidR="00A64DD6">
          <w:t xml:space="preserve"> </w:t>
        </w:r>
      </w:ins>
      <w:ins w:id="111" w:author="Huawei-ZQH" w:date="2022-01-10T16:46:00Z">
        <w:r w:rsidR="00F6749D" w:rsidRPr="00DA3BBC">
          <w:t>P</w:t>
        </w:r>
      </w:ins>
      <w:ins w:id="112" w:author="Huawei-ZQH" w:date="2022-01-11T09:42:00Z">
        <w:r w:rsidR="00A64DD6">
          <w:t>lane</w:t>
        </w:r>
      </w:ins>
      <w:ins w:id="113" w:author="Huawei-ZQH" w:date="2022-01-10T16:46:00Z">
        <w:r w:rsidR="00F6749D" w:rsidRPr="00DA3BBC">
          <w:t xml:space="preserve"> remote provisioning</w:t>
        </w:r>
      </w:ins>
      <w:r w:rsidRPr="00DA3BBC">
        <w:t xml:space="preserve"> the ON-SNPN may trigger secondary authentication procedure with the DCS using Default UE credentials as described in clause 11.1 of TS 33.501 [29].</w:t>
      </w:r>
    </w:p>
    <w:p w14:paraId="61A023D8" w14:textId="40F885D7" w:rsidR="00701275" w:rsidRPr="00DA3BBC" w:rsidRDefault="00701275" w:rsidP="00701275">
      <w:pPr>
        <w:pStyle w:val="NO"/>
      </w:pPr>
      <w:r w:rsidRPr="00DA3BBC">
        <w:t>NOTE 6:</w:t>
      </w:r>
      <w:r w:rsidRPr="00DA3BBC">
        <w:tab/>
        <w:t>If the secondary authentication fails, the SMF rejects the PDU Session</w:t>
      </w:r>
      <w:ins w:id="114" w:author="Huawei-ZQH" w:date="2022-01-10T16:46:00Z">
        <w:r w:rsidR="009B751C">
          <w:t xml:space="preserve"> used</w:t>
        </w:r>
      </w:ins>
      <w:r w:rsidRPr="00DA3BBC">
        <w:t xml:space="preserve"> for </w:t>
      </w:r>
      <w:ins w:id="115" w:author="Huawei-ZQH" w:date="2022-01-11T09:42:00Z">
        <w:r w:rsidR="00A64DD6" w:rsidRPr="00DA3BBC">
          <w:t>User</w:t>
        </w:r>
        <w:r w:rsidR="00A64DD6">
          <w:t xml:space="preserve"> </w:t>
        </w:r>
        <w:r w:rsidR="00A64DD6" w:rsidRPr="00DA3BBC">
          <w:t>P</w:t>
        </w:r>
        <w:r w:rsidR="00A64DD6">
          <w:t>lane</w:t>
        </w:r>
      </w:ins>
      <w:ins w:id="116" w:author="Huawei-ZQH" w:date="2022-01-10T16:46:00Z">
        <w:r w:rsidR="009B751C" w:rsidRPr="00DA3BBC">
          <w:t xml:space="preserve"> remote provisioning</w:t>
        </w:r>
      </w:ins>
      <w:del w:id="117" w:author="Huawei-ZQH" w:date="2022-01-10T16:46:00Z">
        <w:r w:rsidRPr="00DA3BBC" w:rsidDel="009B751C">
          <w:delText>onboarding</w:delText>
        </w:r>
      </w:del>
      <w:r w:rsidRPr="00DA3BBC">
        <w:t>. Based on local policy the AMF can deregister the UE as described in clause 5.30.2.10.2.7.</w:t>
      </w:r>
    </w:p>
    <w:p w14:paraId="578C112D" w14:textId="4114419A" w:rsidR="00701275" w:rsidRPr="00DA3BBC" w:rsidRDefault="00701275" w:rsidP="00701275">
      <w:pPr>
        <w:pStyle w:val="NO"/>
      </w:pPr>
      <w:r w:rsidRPr="00DA3BBC">
        <w:t>NOTE 7:</w:t>
      </w:r>
      <w:r w:rsidRPr="00DA3BBC">
        <w:tab/>
        <w:t>The DCS and PVS can be owned by an administrative entity that can be different from either the ON-SNPN or SO-SNPN. The ownership of DCS and PVS is outside the scope of 3GPP.</w:t>
      </w:r>
    </w:p>
    <w:p w14:paraId="337BC0EB" w14:textId="77777777" w:rsidR="00701275" w:rsidRPr="00DA3BBC" w:rsidRDefault="00701275" w:rsidP="00701275">
      <w:pPr>
        <w:pStyle w:val="H6"/>
      </w:pPr>
      <w:r w:rsidRPr="00DA3BBC">
        <w:t>5.30.2.10.2.3</w:t>
      </w:r>
      <w:r w:rsidRPr="00DA3BBC">
        <w:tab/>
        <w:t>Broadcast system information</w:t>
      </w:r>
    </w:p>
    <w:p w14:paraId="2DA4BB7B" w14:textId="77777777" w:rsidR="00701275" w:rsidRPr="00DA3BBC" w:rsidRDefault="00701275" w:rsidP="00701275">
      <w:r w:rsidRPr="00DA3BBC">
        <w:t>When the SNPN supports Onboarding of UEs for SNPNs (i.e. the SNPN can be used as ON-SNPN), the NG-RAN node additionally broadcasts the following information:</w:t>
      </w:r>
    </w:p>
    <w:p w14:paraId="23B93BCC" w14:textId="77777777" w:rsidR="00701275" w:rsidRPr="00DA3BBC" w:rsidRDefault="00701275" w:rsidP="00701275">
      <w:pPr>
        <w:pStyle w:val="B1"/>
      </w:pPr>
      <w:r w:rsidRPr="00DA3BBC">
        <w:t>-</w:t>
      </w:r>
      <w:r w:rsidRPr="00DA3BBC">
        <w:tab/>
        <w:t>An onboarding enabled indication that indicates whether onboarding is currently enabled for the SNPN. The onboarding enabled indication is broadcasted per cell e.g. to allow start of the onboarding procedure only in parts of the SNPN.</w:t>
      </w:r>
    </w:p>
    <w:p w14:paraId="1437B9FC" w14:textId="77777777" w:rsidR="00701275" w:rsidRPr="00DA3BBC" w:rsidRDefault="00701275" w:rsidP="00701275">
      <w:pPr>
        <w:pStyle w:val="NO"/>
      </w:pPr>
      <w:r w:rsidRPr="00DA3BBC">
        <w:t>NOTE:</w:t>
      </w:r>
      <w:r w:rsidRPr="00DA3BBC">
        <w:tab/>
        <w:t>Onboarding enabled indication per cell does not affect mobility management functions, i.e. once the UE selects the ON-SNPN as described in clause 5.30.2.10.2.5 and successfully registers within ON-SNPN as described in clause 5.30.2.10.2.6, the UE can move to a cell of the ON-SNPN not indicating onboarding support and continue with the remote provisioning as described in clause 5.30.2.10.4.</w:t>
      </w:r>
    </w:p>
    <w:p w14:paraId="38E6A6DA" w14:textId="77777777" w:rsidR="00701275" w:rsidRPr="00DA3BBC" w:rsidRDefault="00701275" w:rsidP="00701275">
      <w:pPr>
        <w:pStyle w:val="H6"/>
      </w:pPr>
      <w:r w:rsidRPr="00DA3BBC">
        <w:t>5.30.2.10.2.4</w:t>
      </w:r>
      <w:r w:rsidRPr="00DA3BBC">
        <w:tab/>
        <w:t>UE Configuration Aspects</w:t>
      </w:r>
    </w:p>
    <w:p w14:paraId="039BDCC7" w14:textId="77777777" w:rsidR="00701275" w:rsidRPr="00DA3BBC" w:rsidRDefault="00701275" w:rsidP="00701275">
      <w:r w:rsidRPr="00DA3BBC">
        <w:t>A UE enabled to support UE Onboarding, shall be pre-configured with Default UE credentials, and the UE may be pre-configured with ON-SNPN selection information.</w:t>
      </w:r>
    </w:p>
    <w:p w14:paraId="0D718122" w14:textId="77777777" w:rsidR="00701275" w:rsidRPr="00DA3BBC" w:rsidRDefault="00701275" w:rsidP="00701275">
      <w:pPr>
        <w:pStyle w:val="NO"/>
      </w:pPr>
      <w:r w:rsidRPr="00DA3BBC">
        <w:lastRenderedPageBreak/>
        <w:t>NOTE 1:</w:t>
      </w:r>
      <w:r w:rsidRPr="00DA3BBC">
        <w:tab/>
        <w:t>The content of the ON-SNPN network selection information depends on UE implementation and can include SNPN network identifiers and/or GIN(s).</w:t>
      </w:r>
    </w:p>
    <w:p w14:paraId="5673A9BA" w14:textId="77777777" w:rsidR="00701275" w:rsidRPr="00DA3BBC" w:rsidRDefault="00701275" w:rsidP="00701275">
      <w:r w:rsidRPr="00DA3BBC">
        <w:t>The UE uses the ON-SNPN selection information for selection of ON-SNPN (see clause 5.30.2.10.2.5).</w:t>
      </w:r>
    </w:p>
    <w:p w14:paraId="2E431D23" w14:textId="77777777" w:rsidR="00701275" w:rsidRPr="00DA3BBC" w:rsidRDefault="00701275" w:rsidP="00701275">
      <w:r>
        <w:t>The UE Configuration Data for UP Remote Provisioning is described in the clause 5.30.2.10.4.2.</w:t>
      </w:r>
    </w:p>
    <w:p w14:paraId="5FC19603" w14:textId="168B9503" w:rsidR="00701275" w:rsidRPr="00DA3BBC" w:rsidRDefault="00701275" w:rsidP="00701275">
      <w:pPr>
        <w:pStyle w:val="NO"/>
      </w:pPr>
      <w:r w:rsidRPr="00DA3BBC">
        <w:t>NOTE 2:</w:t>
      </w:r>
      <w:r w:rsidRPr="00DA3BBC">
        <w:tab/>
        <w:t xml:space="preserve">It is assumed that the UE is not pre-configured with a </w:t>
      </w:r>
      <w:del w:id="118" w:author="Huawei-ZQH" w:date="2022-01-11T09:43:00Z">
        <w:r w:rsidRPr="00DA3BBC" w:rsidDel="004C2B63">
          <w:delText xml:space="preserve">S-NSSAI and </w:delText>
        </w:r>
      </w:del>
      <w:r w:rsidRPr="00DA3BBC">
        <w:t>DNN</w:t>
      </w:r>
      <w:ins w:id="119" w:author="Huawei-ZQH" w:date="2022-01-11T09:43:00Z">
        <w:r w:rsidR="004C2B63">
          <w:t xml:space="preserve"> and </w:t>
        </w:r>
        <w:r w:rsidR="004C2B63" w:rsidRPr="00DA3BBC">
          <w:t>S-NSSAI</w:t>
        </w:r>
      </w:ins>
      <w:r w:rsidRPr="00DA3BBC">
        <w:t xml:space="preserve"> for the purpose of UE onboarding in the ON-SNPN.</w:t>
      </w:r>
    </w:p>
    <w:p w14:paraId="20A4EA2D" w14:textId="77777777" w:rsidR="00701275" w:rsidRPr="00DA3BBC" w:rsidRDefault="00701275" w:rsidP="00701275">
      <w:pPr>
        <w:pStyle w:val="NO"/>
      </w:pPr>
      <w:r w:rsidRPr="00DA3BBC">
        <w:t>NOTE 3:</w:t>
      </w:r>
      <w:r w:rsidRPr="00DA3BBC">
        <w:tab/>
        <w:t>The Default UE credentials is used to derive a SUPI. When the UE derives the SUPI from the Default UE credentials, the UE performs specific onboarding procedure as described in clause</w:t>
      </w:r>
      <w:r>
        <w:t xml:space="preserve">s </w:t>
      </w:r>
      <w:r w:rsidRPr="00DA3BBC">
        <w:t>5.30.2.10.2</w:t>
      </w:r>
      <w:r>
        <w:t>.5, 5.30.2.10.2.6 and 5.30.2.10.2.7</w:t>
      </w:r>
      <w:r w:rsidRPr="00DA3BBC">
        <w:t>.</w:t>
      </w:r>
    </w:p>
    <w:p w14:paraId="71B88834" w14:textId="77777777" w:rsidR="00701275" w:rsidRPr="00DA3BBC" w:rsidRDefault="00701275" w:rsidP="00701275">
      <w:pPr>
        <w:pStyle w:val="H6"/>
      </w:pPr>
      <w:r w:rsidRPr="00DA3BBC">
        <w:t>5.30.2.10.2.5</w:t>
      </w:r>
      <w:r w:rsidRPr="00DA3BBC">
        <w:tab/>
        <w:t>Network selection</w:t>
      </w:r>
    </w:p>
    <w:p w14:paraId="4F4E1426" w14:textId="77777777" w:rsidR="00701275" w:rsidRPr="00DA3BBC" w:rsidRDefault="00701275" w:rsidP="00701275">
      <w:r w:rsidRPr="00DA3BBC">
        <w:t>This clause applies only when the UE is in SNPN access mode.</w:t>
      </w:r>
    </w:p>
    <w:p w14:paraId="0167C6F5" w14:textId="77777777" w:rsidR="00701275" w:rsidRPr="00DA3BBC" w:rsidRDefault="00701275" w:rsidP="00701275">
      <w:r w:rsidRPr="00DA3BBC">
        <w:t>When the UE wants to perform UE onboarding via an SNPN, the UE shall perform ON-SNPN selection as described below. An ON-SNPN is an SNPN providing access to the UE for UE onboarding.</w:t>
      </w:r>
    </w:p>
    <w:p w14:paraId="05484D9E" w14:textId="77777777" w:rsidR="00701275" w:rsidRPr="00DA3BBC" w:rsidRDefault="00701275" w:rsidP="00701275">
      <w:pPr>
        <w:pStyle w:val="NO"/>
      </w:pPr>
      <w:r w:rsidRPr="00DA3BBC">
        <w:t>NOTE:</w:t>
      </w:r>
      <w:r w:rsidRPr="00DA3BBC">
        <w:tab/>
        <w:t>The trigger for the UE to initiate the UE Onboarding procedure is UE implementation dependent (e.g. the trigger can be a power-on event in the UE, or an input by the user).</w:t>
      </w:r>
    </w:p>
    <w:p w14:paraId="41D66B1C" w14:textId="77777777" w:rsidR="00701275" w:rsidRPr="00DA3BBC" w:rsidRDefault="00701275" w:rsidP="00701275">
      <w:r w:rsidRPr="00DA3BBC">
        <w:t>For automatic or manual selection, the UE may select and attempt to register to an ON-SNPN which broadcast the Onboarding enabled indication described in clause 5.30.2.10.2.3 and matches the pre-configured ON-SNPN selection information such as SNPN network identifier and/or GIN(s) (if available) described in clause 5.30.2.10.2.4 according to the UE implementation-specific logic. If the registration fails, the UE may select and attempt to register to a different ON-SNPN</w:t>
      </w:r>
      <w:r>
        <w:t xml:space="preserve"> as defined in clause 4.9.3.1.3 or clause 4.9.3.1.4 of TS 23.122 [17]</w:t>
      </w:r>
      <w:r w:rsidRPr="00DA3BBC">
        <w:t>.</w:t>
      </w:r>
    </w:p>
    <w:p w14:paraId="59D7E5CC" w14:textId="77777777" w:rsidR="00701275" w:rsidRPr="00DA3BBC" w:rsidRDefault="00701275" w:rsidP="00701275">
      <w:pPr>
        <w:pStyle w:val="H6"/>
      </w:pPr>
      <w:r w:rsidRPr="00DA3BBC">
        <w:t>5.30.2.10.2.6</w:t>
      </w:r>
      <w:r w:rsidRPr="00DA3BBC">
        <w:tab/>
        <w:t>Registration for UE onboarding</w:t>
      </w:r>
    </w:p>
    <w:p w14:paraId="4A97AEC8" w14:textId="77777777" w:rsidR="00701275" w:rsidRPr="00DA3BBC" w:rsidRDefault="00701275" w:rsidP="00701275">
      <w:r w:rsidRPr="00DA3BBC">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3819092C" w14:textId="5118E1C1" w:rsidR="00701275" w:rsidRPr="00DA3BBC" w:rsidRDefault="00701275" w:rsidP="00701275">
      <w:pPr>
        <w:pStyle w:val="NO"/>
      </w:pPr>
      <w:r w:rsidRPr="00DA3BBC">
        <w:t>NOTE:</w:t>
      </w:r>
      <w:r w:rsidRPr="00DA3BBC">
        <w:tab/>
        <w:t xml:space="preserve">As the configuration information in the UE does not include any </w:t>
      </w:r>
      <w:del w:id="120" w:author="Huawei-ZQH" w:date="2022-01-10T17:50:00Z">
        <w:r w:rsidRPr="00DA3BBC" w:rsidDel="00B448C5">
          <w:delText xml:space="preserve">S-NSSAI and </w:delText>
        </w:r>
      </w:del>
      <w:r w:rsidRPr="00DA3BBC">
        <w:t>DNN</w:t>
      </w:r>
      <w:ins w:id="121" w:author="Huawei-ZQH" w:date="2022-01-10T17:50:00Z">
        <w:r w:rsidR="00B448C5">
          <w:t xml:space="preserve"> and </w:t>
        </w:r>
        <w:r w:rsidR="00B448C5" w:rsidRPr="00DA3BBC">
          <w:t>S-NSSAI</w:t>
        </w:r>
      </w:ins>
      <w:r w:rsidRPr="00DA3BBC">
        <w:t xml:space="preserve"> used for onboarding, the UE does not include</w:t>
      </w:r>
      <w:del w:id="122" w:author="Huawei-ZQH" w:date="2022-01-11T09:41:00Z">
        <w:r w:rsidRPr="00DA3BBC" w:rsidDel="00D76ECF">
          <w:delText xml:space="preserve"> S-NSSAI and</w:delText>
        </w:r>
      </w:del>
      <w:r w:rsidRPr="00DA3BBC">
        <w:t xml:space="preserve"> DNN</w:t>
      </w:r>
      <w:ins w:id="123" w:author="Huawei-ZQH" w:date="2022-01-11T09:41:00Z">
        <w:r w:rsidR="00D76ECF" w:rsidRPr="00D76ECF">
          <w:t xml:space="preserve"> </w:t>
        </w:r>
        <w:r w:rsidR="00D76ECF">
          <w:t xml:space="preserve">and </w:t>
        </w:r>
        <w:r w:rsidR="00D76ECF" w:rsidRPr="00DA3BBC">
          <w:t>S-NSSAI</w:t>
        </w:r>
      </w:ins>
      <w:r w:rsidRPr="00DA3BBC">
        <w:t xml:space="preserve"> in RRC when it registers for UE onboarding purposes to the ONN.</w:t>
      </w:r>
    </w:p>
    <w:p w14:paraId="3381A0A5" w14:textId="77777777" w:rsidR="00701275" w:rsidRPr="00DA3BBC" w:rsidRDefault="00701275" w:rsidP="00701275">
      <w:r w:rsidRPr="00DA3BBC">
        <w:t>The UE shall initiate the NAS registration procedure by sending a NAS Registration Request message with the following characteristics:</w:t>
      </w:r>
    </w:p>
    <w:p w14:paraId="0EFCB49C" w14:textId="77777777" w:rsidR="00701275" w:rsidRPr="00DA3BBC" w:rsidRDefault="00701275" w:rsidP="00701275">
      <w:pPr>
        <w:pStyle w:val="B1"/>
      </w:pPr>
      <w:r w:rsidRPr="00DA3BBC">
        <w:t>-</w:t>
      </w:r>
      <w:r w:rsidRPr="00DA3BBC">
        <w:tab/>
        <w:t>The UE shall set the 5GS Registration Type to the value "SNPN Onboarding" indicating that the registration request is for onboarding.</w:t>
      </w:r>
    </w:p>
    <w:p w14:paraId="0FA96FE9" w14:textId="77777777" w:rsidR="00701275" w:rsidRPr="00DA3BBC" w:rsidRDefault="00701275" w:rsidP="00701275">
      <w:pPr>
        <w:pStyle w:val="B1"/>
      </w:pPr>
      <w:r w:rsidRPr="00DA3BBC">
        <w:t>-</w:t>
      </w:r>
      <w:r w:rsidRPr="00DA3BBC">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(i.e. based on the Home Network Identifier of the SUCI).</w:t>
      </w:r>
    </w:p>
    <w:p w14:paraId="7236E9B3" w14:textId="1C607C75" w:rsidR="00701275" w:rsidRPr="00DA3BBC" w:rsidRDefault="00701275" w:rsidP="00701275">
      <w:r w:rsidRPr="00DA3BBC">
        <w:t>The UE does not include a Requested NSSAI in NAS signalling when it registers for UE onboarding purposes to the ON</w:t>
      </w:r>
      <w:ins w:id="124" w:author="Huawei-ZQH" w:date="2022-01-10T17:25:00Z">
        <w:r w:rsidR="00BD437E">
          <w:t>-SNP</w:t>
        </w:r>
      </w:ins>
      <w:r w:rsidRPr="00DA3BBC">
        <w:t>N.</w:t>
      </w:r>
    </w:p>
    <w:p w14:paraId="3FB070BD" w14:textId="77777777" w:rsidR="00701275" w:rsidRPr="00DA3BBC" w:rsidRDefault="00701275" w:rsidP="00701275">
      <w:r w:rsidRPr="00DA3BBC">
        <w:t>The AMF supporting UE onboarding is configured with AMF Onboarding Configuration Data that include</w:t>
      </w:r>
      <w:r>
        <w:t>s</w:t>
      </w:r>
      <w:r w:rsidRPr="00DA3BBC">
        <w:t xml:space="preserve"> e.g.:</w:t>
      </w:r>
    </w:p>
    <w:p w14:paraId="6EE1CE1C" w14:textId="6F96BC95" w:rsidR="00701275" w:rsidRPr="00DA3BBC" w:rsidRDefault="00701275" w:rsidP="00701275">
      <w:pPr>
        <w:pStyle w:val="B1"/>
      </w:pPr>
      <w:r w:rsidRPr="00DA3BBC">
        <w:t>-</w:t>
      </w:r>
      <w:r w:rsidRPr="00DA3BBC">
        <w:tab/>
      </w:r>
      <w:del w:id="125" w:author="Huawei-ZQH" w:date="2022-01-10T17:52:00Z">
        <w:r w:rsidRPr="00DA3BBC" w:rsidDel="00107522">
          <w:delText xml:space="preserve">S-NSSAI and </w:delText>
        </w:r>
      </w:del>
      <w:r w:rsidRPr="00DA3BBC">
        <w:t>DNN</w:t>
      </w:r>
      <w:ins w:id="126" w:author="Huawei-ZQH" w:date="2022-01-10T17:52:00Z">
        <w:r w:rsidR="00107522">
          <w:t xml:space="preserve"> and </w:t>
        </w:r>
        <w:r w:rsidR="00107522" w:rsidRPr="00DA3BBC">
          <w:t>S-NSSAI</w:t>
        </w:r>
      </w:ins>
      <w:r w:rsidRPr="00DA3BBC">
        <w:t xml:space="preserve"> to be used for </w:t>
      </w:r>
      <w:del w:id="127" w:author="Huawei-ZQH" w:date="2022-01-10T17:26:00Z">
        <w:r w:rsidRPr="00DA3BBC" w:rsidDel="00036367">
          <w:delText xml:space="preserve">UE </w:delText>
        </w:r>
      </w:del>
      <w:r w:rsidRPr="00DA3BBC">
        <w:t xml:space="preserve">onboarding or a configured SMF for the </w:t>
      </w:r>
      <w:del w:id="128" w:author="Huawei-ZQH" w:date="2022-01-10T17:52:00Z">
        <w:r w:rsidRPr="00DA3BBC" w:rsidDel="00815DEA">
          <w:delText>S-NSSAI</w:delText>
        </w:r>
        <w:r w:rsidDel="00815DEA">
          <w:delText xml:space="preserve"> and </w:delText>
        </w:r>
      </w:del>
      <w:r>
        <w:t>DNN</w:t>
      </w:r>
      <w:ins w:id="129" w:author="Huawei-ZQH" w:date="2022-01-10T17:52:00Z">
        <w:r w:rsidR="00815DEA" w:rsidRPr="00815DEA">
          <w:t xml:space="preserve"> </w:t>
        </w:r>
        <w:r w:rsidR="00815DEA">
          <w:t xml:space="preserve">and </w:t>
        </w:r>
        <w:r w:rsidR="00815DEA" w:rsidRPr="00DA3BBC">
          <w:t>S-NSSAI</w:t>
        </w:r>
      </w:ins>
      <w:r w:rsidRPr="00DA3BBC">
        <w:t xml:space="preserve"> used for </w:t>
      </w:r>
      <w:del w:id="130" w:author="Huawei-ZQH" w:date="2022-01-10T17:26:00Z">
        <w:r w:rsidRPr="00DA3BBC" w:rsidDel="00036367">
          <w:delText xml:space="preserve">UE </w:delText>
        </w:r>
      </w:del>
      <w:r w:rsidRPr="00DA3BBC">
        <w:t>onboarding.</w:t>
      </w:r>
    </w:p>
    <w:p w14:paraId="67AD0500" w14:textId="77777777" w:rsidR="00701275" w:rsidRPr="00DA3BBC" w:rsidRDefault="00701275" w:rsidP="00701275">
      <w:pPr>
        <w:pStyle w:val="B1"/>
      </w:pPr>
      <w:r w:rsidRPr="00DA3BBC">
        <w:t>-</w:t>
      </w:r>
      <w:r w:rsidRPr="00DA3BBC">
        <w:tab/>
        <w:t xml:space="preserve">Information to use a local AUSF(s) within the ON-SNPN for onboarding of UEs with a SUCI for a DCS with AAA </w:t>
      </w:r>
      <w:ins w:id="131" w:author="Huawei-ZQH" w:date="2022-01-10T16:43:00Z">
        <w:r w:rsidR="006B0348">
          <w:t>S</w:t>
        </w:r>
      </w:ins>
      <w:del w:id="132" w:author="Huawei-ZQH" w:date="2022-01-10T16:43:00Z">
        <w:r w:rsidRPr="00DA3BBC" w:rsidDel="006B0348">
          <w:delText>s</w:delText>
        </w:r>
      </w:del>
      <w:r w:rsidRPr="00DA3BBC">
        <w:t>erver or for onboarding of UEs in the case where the DCS is not involved during primary authentication.</w:t>
      </w:r>
    </w:p>
    <w:p w14:paraId="73A5C283" w14:textId="77777777" w:rsidR="00701275" w:rsidRPr="00DA3BBC" w:rsidRDefault="00701275" w:rsidP="00701275">
      <w:r w:rsidRPr="00DA3BBC">
        <w:lastRenderedPageBreak/>
        <w:t>When the AMF receives a NAS Registration Request with a 5GS Registration Type set to "SNPN Onboarding", the AMF:</w:t>
      </w:r>
    </w:p>
    <w:p w14:paraId="392422E9" w14:textId="77777777" w:rsidR="00701275" w:rsidRPr="00DA3BBC" w:rsidRDefault="00701275" w:rsidP="00701275">
      <w:pPr>
        <w:pStyle w:val="B1"/>
      </w:pPr>
      <w:r w:rsidRPr="00DA3BBC">
        <w:t>-</w:t>
      </w:r>
      <w:r w:rsidRPr="00DA3BBC">
        <w:tab/>
        <w:t>starts an authentication procedure towards the AUSF, the authentication procedure is specified in TS 33.501 [29].</w:t>
      </w:r>
      <w:r>
        <w:t xml:space="preserve"> The AMF may be provided with PVS IP address(es) or PVS FQDN(s) from the DCS during authentication procedure.</w:t>
      </w:r>
      <w:r w:rsidRPr="00DA3BBC">
        <w:t xml:space="preserve"> The AMF selects an appropriate AUSF as described in clause 6.3.4 based on the Home Network Identifier of the SUCI used during onboarding or based on local configuration in the AMF.</w:t>
      </w:r>
    </w:p>
    <w:p w14:paraId="3A5C2048" w14:textId="77777777" w:rsidR="00701275" w:rsidRPr="00DA3BBC" w:rsidRDefault="00701275" w:rsidP="00701275">
      <w:pPr>
        <w:pStyle w:val="B1"/>
      </w:pPr>
      <w:r w:rsidRPr="00DA3BBC">
        <w:t>-</w:t>
      </w:r>
      <w:r w:rsidRPr="00DA3BBC">
        <w:tab/>
        <w:t>applies the AMF Onboarding Configuration Data e.g. used to restrict UE network usage to only onboarding for User Plane Remote Provisioning of UE as described in clause 5.30.2.10.4.3.</w:t>
      </w:r>
    </w:p>
    <w:p w14:paraId="7B4F499D" w14:textId="77777777" w:rsidR="00701275" w:rsidRPr="00DA3BBC" w:rsidRDefault="00701275" w:rsidP="00701275">
      <w:pPr>
        <w:pStyle w:val="B1"/>
      </w:pPr>
      <w:r w:rsidRPr="00DA3BBC">
        <w:t>-</w:t>
      </w:r>
      <w:r w:rsidRPr="00DA3BBC">
        <w:tab/>
        <w:t>stores in the UE context in AMF an indication that the UE is registered for SNPN onboarding.</w:t>
      </w:r>
    </w:p>
    <w:p w14:paraId="2BC7F59C" w14:textId="77777777" w:rsidR="00701275" w:rsidRPr="00DA3BBC" w:rsidRDefault="00701275" w:rsidP="00701275">
      <w:r w:rsidRPr="00DA3BBC">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312638F7" w14:textId="77777777" w:rsidR="00701275" w:rsidRPr="00DA3BBC" w:rsidRDefault="00701275" w:rsidP="00701275">
      <w:pPr>
        <w:pStyle w:val="H6"/>
      </w:pPr>
      <w:r w:rsidRPr="00DA3BBC">
        <w:t>5.30.2.10.2.7</w:t>
      </w:r>
      <w:r w:rsidRPr="00DA3BBC">
        <w:tab/>
        <w:t>Deregistration from the ON-SNPN for onboarding registered UE</w:t>
      </w:r>
    </w:p>
    <w:p w14:paraId="226426A9" w14:textId="77777777" w:rsidR="00701275" w:rsidRPr="00DA3BBC" w:rsidRDefault="00701275" w:rsidP="00701275">
      <w:r w:rsidRPr="00DA3BBC">
        <w:t>Once remote provisioning of SO-SNPN credentials is completed, the UE should initiate deregistration from the ON-SNPN.</w:t>
      </w:r>
    </w:p>
    <w:p w14:paraId="772BED72" w14:textId="77777777" w:rsidR="00701275" w:rsidRPr="00DA3BBC" w:rsidRDefault="00701275" w:rsidP="00701275">
      <w:r w:rsidRPr="00DA3BBC">
        <w:t>Based on ON-SNPN policies, the AMF may start an implementation specific timer once the UE has registered to the ON-SNPN for the purpose of onboarding. Expiry of this timer triggers the AMF to deregister the onboarding registered UE from the ON-SNPN.</w:t>
      </w:r>
    </w:p>
    <w:p w14:paraId="6B411643" w14:textId="3ED42C08" w:rsidR="00701275" w:rsidRPr="00DA3BBC" w:rsidRDefault="00701275" w:rsidP="00701275">
      <w:r w:rsidRPr="00DA3BBC">
        <w:t xml:space="preserve">The AMF may also deregister the UE when it determines that the </w:t>
      </w:r>
      <w:del w:id="133" w:author="Huawei-ZQH" w:date="2022-01-10T16:50:00Z">
        <w:r w:rsidRPr="00DA3BBC" w:rsidDel="009D1A1D">
          <w:delText xml:space="preserve">restricted </w:delText>
        </w:r>
      </w:del>
      <w:r w:rsidRPr="00DA3BBC">
        <w:t>PDU Session</w:t>
      </w:r>
      <w:ins w:id="134" w:author="Huawei-ZQH" w:date="2022-01-10T16:50:00Z">
        <w:r w:rsidR="009D1A1D" w:rsidRPr="009D1A1D">
          <w:t xml:space="preserve"> </w:t>
        </w:r>
        <w:r w:rsidR="009D1A1D">
          <w:t xml:space="preserve">used for </w:t>
        </w:r>
        <w:r w:rsidR="009D1A1D" w:rsidRPr="00DA3BBC">
          <w:t>U</w:t>
        </w:r>
      </w:ins>
      <w:ins w:id="135" w:author="Huawei-ZQH" w:date="2022-01-11T09:44:00Z">
        <w:r w:rsidR="00C44E82">
          <w:t xml:space="preserve">ser </w:t>
        </w:r>
      </w:ins>
      <w:ins w:id="136" w:author="Huawei-ZQH" w:date="2022-01-10T16:50:00Z">
        <w:r w:rsidR="009D1A1D" w:rsidRPr="00DA3BBC">
          <w:t>P</w:t>
        </w:r>
      </w:ins>
      <w:ins w:id="137" w:author="Huawei-ZQH" w:date="2022-01-11T09:44:00Z">
        <w:r w:rsidR="00C44E82">
          <w:t>lane</w:t>
        </w:r>
      </w:ins>
      <w:ins w:id="138" w:author="Huawei-ZQH" w:date="2022-01-10T16:50:00Z">
        <w:r w:rsidR="009D1A1D" w:rsidRPr="00DA3BBC">
          <w:t xml:space="preserve"> remote provisioning</w:t>
        </w:r>
      </w:ins>
      <w:r w:rsidRPr="00DA3BBC">
        <w:t xml:space="preserve"> has been released by the SMF.</w:t>
      </w:r>
    </w:p>
    <w:p w14:paraId="3AFFFF40" w14:textId="02B96BE5" w:rsidR="00701275" w:rsidRPr="00DA3BBC" w:rsidRDefault="00701275" w:rsidP="00701275">
      <w:r w:rsidRPr="00DA3BBC">
        <w:t xml:space="preserve">When AMF re-allocation occurs for a UE registered for SNPN onboarding during mobility registration update procedure as described in TS 23.502 [3] in clause 4.2.2.2.4 or during N2 based handover as described in TS 23.502 [3] clause 4.9.1.3, the new AMF supporting </w:t>
      </w:r>
      <w:del w:id="139" w:author="Huawei-ZQH" w:date="2022-01-11T09:45:00Z">
        <w:r w:rsidRPr="00DA3BBC" w:rsidDel="00142CBD">
          <w:delText xml:space="preserve">UE </w:delText>
        </w:r>
      </w:del>
      <w:r w:rsidRPr="00DA3BBC">
        <w:t xml:space="preserve">SNPN </w:t>
      </w:r>
      <w:ins w:id="140" w:author="Huawei-ZQH" w:date="2022-01-11T09:45:00Z">
        <w:r w:rsidR="00142CBD">
          <w:t>O</w:t>
        </w:r>
      </w:ins>
      <w:del w:id="141" w:author="Huawei-ZQH" w:date="2022-01-11T09:45:00Z">
        <w:r w:rsidRPr="00DA3BBC" w:rsidDel="00142CBD">
          <w:delText>o</w:delText>
        </w:r>
      </w:del>
      <w:r w:rsidRPr="00DA3BBC">
        <w:t>nboarding should be selected as described in clause 6.3.5. If the new AMF receives in UE context the indication that the UE is registered for SNPN onboarding, the new AMF may start an implementation specific timer for when to deregister the UE when the new AMF completes the Registration procedure (i.e. sends Registration Accept to the UE) or completes the N2 based handover procedure.</w:t>
      </w:r>
    </w:p>
    <w:p w14:paraId="09F01E48" w14:textId="77777777" w:rsidR="00701275" w:rsidRPr="00DA3BBC" w:rsidRDefault="00701275" w:rsidP="00701275">
      <w:pPr>
        <w:pStyle w:val="NO"/>
      </w:pPr>
      <w:r w:rsidRPr="00DA3BBC">
        <w:t>NOTE:</w:t>
      </w:r>
      <w:r w:rsidRPr="00DA3BBC">
        <w:tab/>
        <w:t>This specific timer is used to prevent onboarding registered UEs from staying at the ON-SNPN indefinitely.</w:t>
      </w:r>
    </w:p>
    <w:p w14:paraId="5BC67670" w14:textId="77777777" w:rsidR="00701275" w:rsidRPr="00DA3BBC" w:rsidRDefault="00701275" w:rsidP="00701275">
      <w:pPr>
        <w:pStyle w:val="5"/>
      </w:pPr>
      <w:bookmarkStart w:id="142" w:name="_Toc91148600"/>
      <w:r w:rsidRPr="00DA3BBC">
        <w:t>5.30.2.10.3</w:t>
      </w:r>
      <w:r w:rsidRPr="00DA3BBC">
        <w:tab/>
        <w:t>Onboarding Network is a PLMN</w:t>
      </w:r>
      <w:bookmarkEnd w:id="142"/>
    </w:p>
    <w:p w14:paraId="67BA8F0F" w14:textId="77777777" w:rsidR="00701275" w:rsidRPr="00DA3BBC" w:rsidRDefault="00701275" w:rsidP="00701275">
      <w:pPr>
        <w:pStyle w:val="H6"/>
      </w:pPr>
      <w:r w:rsidRPr="00DA3BBC">
        <w:t>5.30.2.10.3.1</w:t>
      </w:r>
      <w:r w:rsidRPr="00DA3BBC">
        <w:tab/>
        <w:t>General</w:t>
      </w:r>
    </w:p>
    <w:p w14:paraId="7B0F339F" w14:textId="77777777" w:rsidR="00701275" w:rsidRPr="00DA3BBC" w:rsidRDefault="00701275" w:rsidP="00701275">
      <w:r w:rsidRPr="00DA3BBC">
        <w:t>A UE configured with PLMN credentials in USIM for primary authentication may register with a PLMN for the provisioning of SO-SNPN credentials.</w:t>
      </w:r>
    </w:p>
    <w:p w14:paraId="113C60A9" w14:textId="77777777" w:rsidR="00701275" w:rsidRPr="00DA3BBC" w:rsidRDefault="00701275" w:rsidP="00701275">
      <w:pPr>
        <w:pStyle w:val="H6"/>
      </w:pPr>
      <w:r w:rsidRPr="00DA3BBC">
        <w:t>5.30.2.10.3.2</w:t>
      </w:r>
      <w:r w:rsidRPr="00DA3BBC">
        <w:tab/>
        <w:t>Network selection and Registration</w:t>
      </w:r>
    </w:p>
    <w:p w14:paraId="5454FDA6" w14:textId="77777777" w:rsidR="00701275" w:rsidRPr="00DA3BBC" w:rsidRDefault="00701275" w:rsidP="00701275">
      <w:r w:rsidRPr="00DA3BBC">
        <w:t>This clause applies only when the UE is not in SNPN access mode.</w:t>
      </w:r>
    </w:p>
    <w:p w14:paraId="5B93A35E" w14:textId="444D8D17" w:rsidR="00701275" w:rsidRPr="00DA3BBC" w:rsidRDefault="00701275" w:rsidP="00701275">
      <w:r w:rsidRPr="00DA3BBC">
        <w:t>When the UE is using PLMN credentials for accessing a PLMN as the Onboarding Network (ONN), then regular network selection, as per TS 23.122 [17] and regular initial registration procedures apply, as per TS 23.502 [3]. After successfully registering to the ON-PLMN, the UE is provisioned with the SO-SNPN credentials via User Plane as in clause 5.30.2.10.4.4.</w:t>
      </w:r>
    </w:p>
    <w:p w14:paraId="49EF33BA" w14:textId="77777777" w:rsidR="00701275" w:rsidRPr="00DA3BBC" w:rsidRDefault="00701275" w:rsidP="00701275">
      <w:pPr>
        <w:pStyle w:val="NO"/>
      </w:pPr>
      <w:r w:rsidRPr="00DA3BBC">
        <w:t>NOTE:</w:t>
      </w:r>
      <w:r w:rsidRPr="00DA3BBC">
        <w:tab/>
        <w: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are only allowed for Remote Provisioning from staying at the PLMN indefinitely.</w:t>
      </w:r>
    </w:p>
    <w:p w14:paraId="78A03398" w14:textId="77777777" w:rsidR="00701275" w:rsidRPr="00DA3BBC" w:rsidRDefault="00701275" w:rsidP="00701275">
      <w:pPr>
        <w:pStyle w:val="5"/>
      </w:pPr>
      <w:bookmarkStart w:id="143" w:name="_Toc91148601"/>
      <w:r w:rsidRPr="00DA3BBC">
        <w:lastRenderedPageBreak/>
        <w:t>5.30.2.10.4</w:t>
      </w:r>
      <w:r w:rsidRPr="00DA3BBC">
        <w:tab/>
        <w:t>Remote Provisioning of UEs in Onboarding Network</w:t>
      </w:r>
      <w:bookmarkEnd w:id="143"/>
    </w:p>
    <w:p w14:paraId="34E843EF" w14:textId="77777777" w:rsidR="00701275" w:rsidRPr="00DA3BBC" w:rsidRDefault="00701275" w:rsidP="00701275">
      <w:pPr>
        <w:pStyle w:val="H6"/>
      </w:pPr>
      <w:r w:rsidRPr="00DA3BBC">
        <w:t>5.30.2.10.4.1</w:t>
      </w:r>
      <w:r w:rsidRPr="00DA3BBC">
        <w:tab/>
        <w:t>General</w:t>
      </w:r>
    </w:p>
    <w:p w14:paraId="4D82E916" w14:textId="77777777" w:rsidR="00701275" w:rsidRPr="00DA3BBC" w:rsidRDefault="00701275" w:rsidP="00701275">
      <w:r w:rsidRPr="00DA3BBC">
        <w:t>Remote Provisioning of UEs that registered with an Onboarding Network enables provisioning the UE with SNPN credentials for primary authentication and other information to enable access to the desired SNPN.</w:t>
      </w:r>
    </w:p>
    <w:p w14:paraId="3234D2DA" w14:textId="7D087377" w:rsidR="00701275" w:rsidRPr="00DA3BBC" w:rsidRDefault="00701275" w:rsidP="00701275">
      <w:r w:rsidRPr="00DA3BBC">
        <w:t>Onboarding Services are provided using a PDU Session for DNN</w:t>
      </w:r>
      <w:del w:id="144" w:author="Huawei-ZQH" w:date="2022-01-10T17:54:00Z">
        <w:r w:rsidRPr="00DA3BBC" w:rsidDel="00967F61">
          <w:delText>(s)</w:delText>
        </w:r>
      </w:del>
      <w:del w:id="145" w:author="Huawei-ZQH" w:date="2022-01-10T17:51:00Z">
        <w:r w:rsidRPr="00DA3BBC" w:rsidDel="00B448C5">
          <w:delText>/</w:delText>
        </w:r>
      </w:del>
      <w:ins w:id="146" w:author="Huawei-ZQH" w:date="2022-01-10T17:51:00Z">
        <w:r w:rsidR="00B448C5">
          <w:t xml:space="preserve"> and </w:t>
        </w:r>
      </w:ins>
      <w:r w:rsidRPr="00DA3BBC">
        <w:t>S-NSSAI</w:t>
      </w:r>
      <w:del w:id="147" w:author="Huawei-ZQH" w:date="2022-01-10T17:54:00Z">
        <w:r w:rsidRPr="00DA3BBC" w:rsidDel="00967F61">
          <w:delText>(s)</w:delText>
        </w:r>
      </w:del>
      <w:r w:rsidRPr="00DA3BBC">
        <w:t xml:space="preserve"> used for onboarding allowing remote provisioning of UEs via User Plane. The PDU Session may be restricted</w:t>
      </w:r>
      <w:ins w:id="148" w:author="Huawei-ZQH" w:date="2022-01-10T16:54:00Z">
        <w:r w:rsidR="00B317A4">
          <w:t xml:space="preserve"> only</w:t>
        </w:r>
      </w:ins>
      <w:r w:rsidRPr="00DA3BBC">
        <w:t xml:space="preserve"> to be used for Remote Provisioning of the </w:t>
      </w:r>
      <w:commentRangeStart w:id="149"/>
      <w:r w:rsidRPr="00DA3BBC">
        <w:t>UE</w:t>
      </w:r>
      <w:commentRangeEnd w:id="149"/>
      <w:r w:rsidR="00627B84">
        <w:rPr>
          <w:rStyle w:val="ab"/>
        </w:rPr>
        <w:commentReference w:id="149"/>
      </w:r>
      <w:r w:rsidRPr="00DA3BBC">
        <w:t>.</w:t>
      </w:r>
    </w:p>
    <w:p w14:paraId="2F89B137" w14:textId="77777777" w:rsidR="00701275" w:rsidRPr="00DA3BBC" w:rsidRDefault="00701275" w:rsidP="00701275">
      <w:pPr>
        <w:pStyle w:val="H6"/>
      </w:pPr>
      <w:r w:rsidRPr="00DA3BBC">
        <w:t>5.30.2.10.4.2</w:t>
      </w:r>
      <w:r w:rsidRPr="00DA3BBC">
        <w:tab/>
        <w:t>Onboarding configuration for the UE</w:t>
      </w:r>
    </w:p>
    <w:p w14:paraId="5060516A" w14:textId="77777777" w:rsidR="00701275" w:rsidRPr="00DA3BBC" w:rsidRDefault="00701275" w:rsidP="00701275">
      <w:r w:rsidRPr="00DA3BBC">
        <w:t>In order to enable UP Remote Provisioning of SNPN credentials for a UE, UE Configuration Data for UP Remote Provisioning are either pre-configured on the UE or provided by the ONN. UE Configuration Data for UP Remote Provisioning provided by the ONN take precedence over corresponding configuration data stored in the UE.</w:t>
      </w:r>
    </w:p>
    <w:p w14:paraId="1A201F75" w14:textId="77777777" w:rsidR="00701275" w:rsidRPr="00DA3BBC" w:rsidRDefault="00701275" w:rsidP="00701275">
      <w:r w:rsidRPr="00DA3BBC">
        <w:t>UE Configuration Data for UP Remote Provisioning consist of PVS IP address or PVS FQDN.</w:t>
      </w:r>
    </w:p>
    <w:p w14:paraId="5D639E13" w14:textId="77777777" w:rsidR="00701275" w:rsidRPr="00DA3BBC" w:rsidRDefault="00701275" w:rsidP="00701275">
      <w:r w:rsidRPr="00DA3BBC">
        <w:t>If the UE does not have any PVS IP address or PVS FQDN after the establishment of the</w:t>
      </w:r>
      <w:del w:id="150" w:author="Huawei-ZQH" w:date="2022-01-10T16:52:00Z">
        <w:r w:rsidRPr="00DA3BBC" w:rsidDel="009D1A1D">
          <w:delText xml:space="preserve"> restricted</w:delText>
        </w:r>
      </w:del>
      <w:r w:rsidRPr="00DA3BBC">
        <w:t xml:space="preserve"> PDU Session used for </w:t>
      </w:r>
      <w:ins w:id="151" w:author="Huawei-ZQH" w:date="2022-01-10T16:52:00Z">
        <w:r w:rsidR="009D1A1D" w:rsidRPr="00DA3BBC">
          <w:t>UP remote provisioning</w:t>
        </w:r>
      </w:ins>
      <w:del w:id="152" w:author="Huawei-ZQH" w:date="2022-01-10T16:52:00Z">
        <w:r w:rsidRPr="00DA3BBC" w:rsidDel="009D1A1D">
          <w:delText>onboarding</w:delText>
        </w:r>
      </w:del>
      <w:r w:rsidRPr="00DA3BBC">
        <w:t>, the UE may construct an FQDN for PVS discovery as defined in TS 23.003 [19].</w:t>
      </w:r>
    </w:p>
    <w:p w14:paraId="51B41F2F" w14:textId="77777777" w:rsidR="00701275" w:rsidRPr="00DA3BBC" w:rsidRDefault="00701275" w:rsidP="00701275">
      <w:r w:rsidRPr="00DA3BBC">
        <w:t>The UE Configuration Data for UP Remote Provisioning may be stored in the ME.</w:t>
      </w:r>
    </w:p>
    <w:p w14:paraId="061D3794" w14:textId="77777777" w:rsidR="00701275" w:rsidRPr="00DA3BBC" w:rsidRDefault="00701275" w:rsidP="00701275">
      <w:r w:rsidRPr="00DA3BBC">
        <w:t>The UE Configuration Data for UP Remote Provisioning (i.e. PVS IP address</w:t>
      </w:r>
      <w:r>
        <w:t>(es)</w:t>
      </w:r>
      <w:r w:rsidRPr="00DA3BBC">
        <w:t xml:space="preserve"> or PVS FQDN</w:t>
      </w:r>
      <w:r>
        <w:t>(s)</w:t>
      </w:r>
      <w:r w:rsidRPr="00DA3BBC">
        <w:t>) may be either:</w:t>
      </w:r>
    </w:p>
    <w:p w14:paraId="29E9D2A7" w14:textId="77777777" w:rsidR="00701275" w:rsidRPr="00DA3BBC" w:rsidRDefault="00701275" w:rsidP="00701275">
      <w:pPr>
        <w:pStyle w:val="B1"/>
      </w:pPr>
      <w:r w:rsidRPr="00DA3BBC">
        <w:t>-</w:t>
      </w:r>
      <w:r w:rsidRPr="00DA3BBC">
        <w:tab/>
        <w:t>locally configured in the SMF of ONN; or</w:t>
      </w:r>
    </w:p>
    <w:p w14:paraId="0A4318C1" w14:textId="77777777" w:rsidR="00701275" w:rsidRPr="00DA3BBC" w:rsidRDefault="00701275" w:rsidP="00701275">
      <w:pPr>
        <w:pStyle w:val="B1"/>
      </w:pPr>
      <w:r w:rsidRPr="00DA3BBC">
        <w:t>-</w:t>
      </w:r>
      <w:r w:rsidRPr="00DA3BBC">
        <w:tab/>
        <w:t>provided by the DCS to the AMF of ON-SNPN as part of the authentication procedure as specified in TS 33.501 [29] and sent by the AMF in the Nsmf_PDUSession_CreateSMContext Request message to the SMF</w:t>
      </w:r>
    </w:p>
    <w:p w14:paraId="4B194D8C" w14:textId="77777777" w:rsidR="00701275" w:rsidRDefault="00701275" w:rsidP="00701275">
      <w:r>
        <w:t>If the PCF is used for UP Remote Provisioning, the SMF provides the UE Configuration Data to the PCF as described in clause 5.30.2.10.4.3.</w:t>
      </w:r>
    </w:p>
    <w:p w14:paraId="24C0DEDC" w14:textId="77777777" w:rsidR="00701275" w:rsidRPr="00DA3BBC" w:rsidRDefault="00701275" w:rsidP="00701275">
      <w:r w:rsidRPr="00DA3BBC">
        <w:t xml:space="preserve">The UE Configuration Data for UP Remote Provisioning may be provided to the UE during the establishment of the </w:t>
      </w:r>
      <w:del w:id="153" w:author="Huawei-ZQH" w:date="2022-01-10T16:53:00Z">
        <w:r w:rsidRPr="00DA3BBC" w:rsidDel="009D1A1D">
          <w:delText xml:space="preserve">restricted </w:delText>
        </w:r>
      </w:del>
      <w:r w:rsidRPr="00DA3BBC">
        <w:t>PDU Session</w:t>
      </w:r>
      <w:ins w:id="154" w:author="Huawei-ZQH" w:date="2022-01-10T16:53:00Z">
        <w:r w:rsidR="009D1A1D" w:rsidRPr="009D1A1D">
          <w:t xml:space="preserve"> </w:t>
        </w:r>
        <w:r w:rsidR="009D1A1D">
          <w:t xml:space="preserve">used for </w:t>
        </w:r>
        <w:r w:rsidR="009D1A1D" w:rsidRPr="00DA3BBC">
          <w:t>UP remote provisioning</w:t>
        </w:r>
      </w:ins>
      <w:r w:rsidRPr="00DA3BBC">
        <w:t xml:space="preserve"> as part of Protocol Configuration Options (PCO) in the PDU Session Establishment Response.</w:t>
      </w:r>
    </w:p>
    <w:p w14:paraId="16326016" w14:textId="77777777" w:rsidR="00701275" w:rsidRPr="00DA3BBC" w:rsidRDefault="00701275" w:rsidP="00701275">
      <w:pPr>
        <w:pStyle w:val="H6"/>
      </w:pPr>
      <w:r w:rsidRPr="00DA3BBC">
        <w:t>5.30.2.10.4.3</w:t>
      </w:r>
      <w:r w:rsidRPr="00DA3BBC">
        <w:tab/>
        <w:t>User Plane Remote Provisioning of UEs when Onboarding Network is an ON-SNPN</w:t>
      </w:r>
    </w:p>
    <w:p w14:paraId="259CEE61" w14:textId="179954CE" w:rsidR="00701275" w:rsidRPr="00DA3BBC" w:rsidRDefault="00701275" w:rsidP="00701275">
      <w:commentRangeStart w:id="155"/>
      <w:del w:id="156" w:author="Huawei-ZQH" w:date="2022-01-11T09:48:00Z">
        <w:r w:rsidRPr="00DA3BBC" w:rsidDel="00132499">
          <w:delText xml:space="preserve">If Onboarding Services are provided using a </w:delText>
        </w:r>
      </w:del>
      <w:del w:id="157" w:author="Huawei-ZQH" w:date="2022-01-10T16:53:00Z">
        <w:r w:rsidRPr="00DA3BBC" w:rsidDel="00B317A4">
          <w:delText xml:space="preserve">restricted </w:delText>
        </w:r>
      </w:del>
      <w:del w:id="158" w:author="Huawei-ZQH" w:date="2022-01-11T09:48:00Z">
        <w:r w:rsidRPr="00DA3BBC" w:rsidDel="00132499">
          <w:delText>PDU Session for User Plane Remote Provisioning of UE</w:delText>
        </w:r>
      </w:del>
      <w:del w:id="159" w:author="Huawei-ZQH" w:date="2022-01-10T16:54:00Z">
        <w:r w:rsidRPr="00DA3BBC" w:rsidDel="00E11725">
          <w:delText xml:space="preserve"> via User Plane</w:delText>
        </w:r>
      </w:del>
      <w:commentRangeEnd w:id="155"/>
      <w:del w:id="160" w:author="Huawei-ZQH" w:date="2022-01-11T09:48:00Z">
        <w:r w:rsidR="00627B84" w:rsidDel="00132499">
          <w:rPr>
            <w:rStyle w:val="ab"/>
          </w:rPr>
          <w:commentReference w:id="155"/>
        </w:r>
        <w:r w:rsidRPr="00DA3BBC" w:rsidDel="00132499">
          <w:delText xml:space="preserve">, </w:delText>
        </w:r>
      </w:del>
      <w:ins w:id="161" w:author="Huawei-ZQH" w:date="2022-01-11T09:48:00Z">
        <w:r w:rsidR="00132499">
          <w:t>T</w:t>
        </w:r>
      </w:ins>
      <w:del w:id="162" w:author="Huawei-ZQH" w:date="2022-01-11T09:48:00Z">
        <w:r w:rsidRPr="00DA3BBC" w:rsidDel="00132499">
          <w:delText>t</w:delText>
        </w:r>
      </w:del>
      <w:r w:rsidRPr="00DA3BBC">
        <w:t>he AMF selects an</w:t>
      </w:r>
      <w:commentRangeStart w:id="163"/>
      <w:r w:rsidRPr="00DA3BBC">
        <w:t xml:space="preserve"> SMF used for </w:t>
      </w:r>
      <w:ins w:id="164" w:author="Huawei-ZQH" w:date="2022-01-11T09:49:00Z">
        <w:r w:rsidR="00132499">
          <w:rPr>
            <w:lang w:eastAsia="zh-CN"/>
          </w:rPr>
          <w:t>UP remote provisioning</w:t>
        </w:r>
      </w:ins>
      <w:del w:id="165" w:author="Huawei-ZQH" w:date="2022-01-11T09:49:00Z">
        <w:r w:rsidRPr="00DA3BBC" w:rsidDel="00132499">
          <w:delText>Onboarding Services</w:delText>
        </w:r>
        <w:commentRangeEnd w:id="163"/>
        <w:r w:rsidR="00631BA7" w:rsidDel="00132499">
          <w:rPr>
            <w:rStyle w:val="ab"/>
          </w:rPr>
          <w:commentReference w:id="163"/>
        </w:r>
      </w:del>
      <w:r w:rsidRPr="00DA3BBC">
        <w:t xml:space="preserve"> using the SMF discovery and selection functionality as described in clause 6.3.2. The</w:t>
      </w:r>
      <w:r>
        <w:t xml:space="preserve"> S-NSSAI and </w:t>
      </w:r>
      <w:del w:id="166" w:author="Huawei-ZQH" w:date="2022-01-11T09:50:00Z">
        <w:r w:rsidDel="00132499">
          <w:delText xml:space="preserve">a </w:delText>
        </w:r>
      </w:del>
      <w:r>
        <w:t>DNN of the</w:t>
      </w:r>
      <w:r w:rsidRPr="00DA3BBC">
        <w:t xml:space="preserve"> AMF Onboarding Configuration Data may</w:t>
      </w:r>
      <w:r>
        <w:t xml:space="preserve"> be used to discover and</w:t>
      </w:r>
      <w:r w:rsidRPr="00DA3BBC">
        <w:t xml:space="preserve"> select an SMF for </w:t>
      </w:r>
      <w:ins w:id="167" w:author="Huawei-ZQH" w:date="2022-01-11T09:50:00Z">
        <w:r w:rsidR="00132499">
          <w:rPr>
            <w:lang w:eastAsia="zh-CN"/>
          </w:rPr>
          <w:t>UP remote provisioning</w:t>
        </w:r>
      </w:ins>
      <w:del w:id="168" w:author="Huawei-ZQH" w:date="2022-01-11T09:50:00Z">
        <w:r w:rsidRPr="00DA3BBC" w:rsidDel="00132499">
          <w:delText xml:space="preserve">Onboarding </w:delText>
        </w:r>
        <w:commentRangeStart w:id="169"/>
        <w:r w:rsidRPr="00DA3BBC" w:rsidDel="00132499">
          <w:delText>Services</w:delText>
        </w:r>
        <w:commentRangeEnd w:id="169"/>
        <w:r w:rsidR="00D97A7D" w:rsidDel="00132499">
          <w:rPr>
            <w:rStyle w:val="ab"/>
          </w:rPr>
          <w:commentReference w:id="169"/>
        </w:r>
      </w:del>
      <w:r>
        <w:t>, Alternatively, for SMF selection, the AMF Onboarding Configuration Data</w:t>
      </w:r>
      <w:r w:rsidRPr="00DA3BBC">
        <w:t xml:space="preserve"> may contain a configured SMF for the </w:t>
      </w:r>
      <w:del w:id="170" w:author="Huawei-ZQH" w:date="2022-01-10T17:55:00Z">
        <w:r w:rsidDel="00967F61">
          <w:delText>S-NSSAI/</w:delText>
        </w:r>
      </w:del>
      <w:r w:rsidRPr="00DA3BBC">
        <w:t>DNN</w:t>
      </w:r>
      <w:ins w:id="171" w:author="Huawei-ZQH" w:date="2022-01-10T17:56:00Z">
        <w:r w:rsidR="00967F61">
          <w:t xml:space="preserve"> and S-NSSAI</w:t>
        </w:r>
      </w:ins>
      <w:r w:rsidRPr="00DA3BBC">
        <w:t xml:space="preserve"> used for </w:t>
      </w:r>
      <w:ins w:id="172" w:author="Huawei-ZQH" w:date="2022-01-10T17:00:00Z">
        <w:r w:rsidR="00ED5048">
          <w:t>o</w:t>
        </w:r>
      </w:ins>
      <w:del w:id="173" w:author="Huawei-ZQH" w:date="2022-01-10T17:00:00Z">
        <w:r w:rsidRPr="00DA3BBC" w:rsidDel="00ED5048">
          <w:delText>O</w:delText>
        </w:r>
      </w:del>
      <w:r w:rsidRPr="00DA3BBC">
        <w:t xml:space="preserve">nboarding. The AMF provides Onboarding Indication to SMF via Nsmf_PDUSession_CreateSMContext request message when a PDU Session </w:t>
      </w:r>
      <w:ins w:id="174" w:author="Huawei-ZQH" w:date="2022-01-11T09:51:00Z">
        <w:r w:rsidR="000171C1">
          <w:t xml:space="preserve">used </w:t>
        </w:r>
      </w:ins>
      <w:r w:rsidRPr="00DA3BBC">
        <w:t xml:space="preserve">for </w:t>
      </w:r>
      <w:ins w:id="175" w:author="Huawei-ZQH" w:date="2022-01-11T09:51:00Z">
        <w:r w:rsidR="000171C1">
          <w:t xml:space="preserve">UP </w:t>
        </w:r>
      </w:ins>
      <w:r w:rsidRPr="00DA3BBC">
        <w:t>remote provisioning</w:t>
      </w:r>
      <w:del w:id="176" w:author="Huawei-ZQH" w:date="2022-01-11T09:51:00Z">
        <w:r w:rsidRPr="00DA3BBC" w:rsidDel="000171C1">
          <w:delText xml:space="preserve"> of UE via User Plane</w:delText>
        </w:r>
      </w:del>
      <w:r w:rsidRPr="00DA3BBC">
        <w:t xml:space="preserve"> is established. I</w:t>
      </w:r>
      <w:commentRangeStart w:id="177"/>
      <w:r w:rsidRPr="00DA3BBC">
        <w:t>f PCF is used for U</w:t>
      </w:r>
      <w:del w:id="178" w:author="Huawei-ZQH" w:date="2022-01-11T09:58:00Z">
        <w:r w:rsidRPr="00DA3BBC" w:rsidDel="000171C1">
          <w:delText xml:space="preserve">ser </w:delText>
        </w:r>
      </w:del>
      <w:r w:rsidRPr="00DA3BBC">
        <w:t>P</w:t>
      </w:r>
      <w:del w:id="179" w:author="Huawei-ZQH" w:date="2022-01-11T09:58:00Z">
        <w:r w:rsidRPr="00DA3BBC" w:rsidDel="000171C1">
          <w:delText>lane</w:delText>
        </w:r>
      </w:del>
      <w:r w:rsidRPr="00DA3BBC">
        <w:t xml:space="preserve"> Remote Provisioning</w:t>
      </w:r>
      <w:commentRangeEnd w:id="177"/>
      <w:r w:rsidR="00D97A7D">
        <w:rPr>
          <w:rStyle w:val="ab"/>
        </w:rPr>
        <w:commentReference w:id="177"/>
      </w:r>
      <w:r w:rsidRPr="00DA3BBC">
        <w:t>, SMF provides Onboarding Indication to PCF when requesting an SM Policy Association.</w:t>
      </w:r>
      <w:r>
        <w:t xml:space="preserve"> During </w:t>
      </w:r>
      <w:ins w:id="180" w:author="Huawei-ZQH" w:date="2022-01-10T16:55:00Z">
        <w:r w:rsidR="00E11725">
          <w:t xml:space="preserve">establishment of the </w:t>
        </w:r>
      </w:ins>
      <w:r>
        <w:t xml:space="preserve">PDU Session </w:t>
      </w:r>
      <w:del w:id="181" w:author="Huawei-ZQH" w:date="2022-01-10T16:55:00Z">
        <w:r w:rsidDel="00E11725">
          <w:delText xml:space="preserve">establishment </w:delText>
        </w:r>
      </w:del>
      <w:ins w:id="182" w:author="Huawei-ZQH" w:date="2022-01-10T16:55:00Z">
        <w:r w:rsidR="00E11725">
          <w:t xml:space="preserve">used </w:t>
        </w:r>
      </w:ins>
      <w:r>
        <w:t xml:space="preserve">for </w:t>
      </w:r>
      <w:ins w:id="183" w:author="Huawei-ZQH" w:date="2022-01-11T09:58:00Z">
        <w:r w:rsidR="000171C1">
          <w:t xml:space="preserve">UP </w:t>
        </w:r>
      </w:ins>
      <w:r>
        <w:t>remote provisioning, the AMF may provide the PVS IP address(es) or PVS FQDN(s) to the SMF.</w:t>
      </w:r>
    </w:p>
    <w:p w14:paraId="1071D688" w14:textId="5DC7FB39" w:rsidR="00701275" w:rsidRPr="00DA3BBC" w:rsidRDefault="00701275" w:rsidP="00701275">
      <w:r w:rsidRPr="00DA3BBC">
        <w:t>When a UPF is selected for</w:t>
      </w:r>
      <w:commentRangeStart w:id="184"/>
      <w:r w:rsidRPr="00DA3BBC">
        <w:t xml:space="preserve"> </w:t>
      </w:r>
      <w:ins w:id="185" w:author="Huawei-ZQH" w:date="2022-01-11T09:58:00Z">
        <w:r w:rsidR="0051770F">
          <w:rPr>
            <w:lang w:eastAsia="zh-CN"/>
          </w:rPr>
          <w:t>UP remote provisioning</w:t>
        </w:r>
      </w:ins>
      <w:del w:id="186" w:author="Huawei-ZQH" w:date="2022-01-11T09:58:00Z">
        <w:r w:rsidRPr="00DA3BBC" w:rsidDel="0051770F">
          <w:delText>Onboarding Services</w:delText>
        </w:r>
        <w:commentRangeEnd w:id="184"/>
        <w:r w:rsidR="00D97A7D" w:rsidDel="0051770F">
          <w:rPr>
            <w:rStyle w:val="ab"/>
          </w:rPr>
          <w:commentReference w:id="184"/>
        </w:r>
      </w:del>
      <w:r w:rsidRPr="00DA3BBC">
        <w:t>, the UPF selection function described in clause 6.3.3 for normal services is applied considering the DNN</w:t>
      </w:r>
      <w:ins w:id="187" w:author="Huawei-ZQH" w:date="2022-01-10T16:56:00Z">
        <w:r w:rsidR="004454B5">
          <w:t xml:space="preserve"> </w:t>
        </w:r>
      </w:ins>
      <w:ins w:id="188" w:author="Huawei-ZQH" w:date="2022-01-10T17:53:00Z">
        <w:r w:rsidR="004454B5">
          <w:t xml:space="preserve">and </w:t>
        </w:r>
      </w:ins>
      <w:ins w:id="189" w:author="Huawei-ZQH" w:date="2022-01-10T16:56:00Z">
        <w:r w:rsidR="00C06D79">
          <w:t>S-NSSAI</w:t>
        </w:r>
      </w:ins>
      <w:r w:rsidRPr="00DA3BBC">
        <w:t xml:space="preserve"> used for </w:t>
      </w:r>
      <w:ins w:id="190" w:author="Huawei-ZQH" w:date="2022-01-10T17:00:00Z">
        <w:r w:rsidR="00ED5048">
          <w:t>o</w:t>
        </w:r>
      </w:ins>
      <w:del w:id="191" w:author="Huawei-ZQH" w:date="2022-01-10T17:00:00Z">
        <w:r w:rsidRPr="00DA3BBC" w:rsidDel="00ED5048">
          <w:delText>O</w:delText>
        </w:r>
      </w:del>
      <w:r w:rsidRPr="00DA3BBC">
        <w:t>nboarding.</w:t>
      </w:r>
    </w:p>
    <w:p w14:paraId="7A3FEA55" w14:textId="5496CAE8" w:rsidR="00701275" w:rsidRPr="00DA3BBC" w:rsidRDefault="00701275" w:rsidP="00701275">
      <w:r w:rsidRPr="00DA3BBC">
        <w:t xml:space="preserve">The SMF or the PCF may store </w:t>
      </w:r>
      <w:commentRangeStart w:id="192"/>
      <w:del w:id="193" w:author="Huawei-ZQH" w:date="2022-01-10T18:00:00Z">
        <w:r w:rsidRPr="00DA3BBC" w:rsidDel="00D936F8">
          <w:delText xml:space="preserve">S-NSSAI and </w:delText>
        </w:r>
      </w:del>
      <w:r w:rsidRPr="00DA3BBC">
        <w:t>DNN</w:t>
      </w:r>
      <w:ins w:id="194" w:author="Huawei-ZQH" w:date="2022-01-10T18:00:00Z">
        <w:r w:rsidR="00D936F8">
          <w:t>(s)</w:t>
        </w:r>
      </w:ins>
      <w:ins w:id="195" w:author="Huawei-ZQH" w:date="2022-01-10T17:59:00Z">
        <w:r w:rsidR="00D936F8">
          <w:t xml:space="preserve"> and </w:t>
        </w:r>
        <w:r w:rsidR="00D936F8" w:rsidRPr="00DA3BBC">
          <w:t>S-NSSAI</w:t>
        </w:r>
      </w:ins>
      <w:ins w:id="196" w:author="Huawei-ZQH" w:date="2022-01-10T18:00:00Z">
        <w:r w:rsidR="00D936F8">
          <w:t>(s)</w:t>
        </w:r>
      </w:ins>
      <w:r w:rsidRPr="00DA3BBC">
        <w:t xml:space="preserve"> </w:t>
      </w:r>
      <w:del w:id="197" w:author="Huawei-ZQH" w:date="2022-01-10T18:00:00Z">
        <w:r w:rsidRPr="00DA3BBC" w:rsidDel="00D936F8">
          <w:delText xml:space="preserve">information </w:delText>
        </w:r>
      </w:del>
      <w:r w:rsidRPr="00DA3BBC">
        <w:t xml:space="preserve">used for </w:t>
      </w:r>
      <w:ins w:id="198" w:author="Huawei-ZQH" w:date="2022-01-10T17:00:00Z">
        <w:r w:rsidR="00ED5048">
          <w:t>o</w:t>
        </w:r>
      </w:ins>
      <w:del w:id="199" w:author="Huawei-ZQH" w:date="2022-01-10T17:00:00Z">
        <w:r w:rsidRPr="00DA3BBC" w:rsidDel="00ED5048">
          <w:delText>O</w:delText>
        </w:r>
      </w:del>
      <w:r w:rsidRPr="00DA3BBC">
        <w:t>nboarding</w:t>
      </w:r>
      <w:commentRangeEnd w:id="192"/>
      <w:r w:rsidR="00B448C5">
        <w:rPr>
          <w:rStyle w:val="ab"/>
        </w:rPr>
        <w:commentReference w:id="192"/>
      </w:r>
      <w:r w:rsidRPr="00DA3BBC">
        <w:t>. Onboarding Configuration Data available to PCF (for details see TS 23.503 [45]) and/or SMF may include PVS FQDN</w:t>
      </w:r>
      <w:r>
        <w:t>(s)</w:t>
      </w:r>
      <w:r w:rsidRPr="00DA3BBC">
        <w:t xml:space="preserve"> and PVS IP address(es). The SMF and the PCF may use Onboarding Indication and DNN</w:t>
      </w:r>
      <w:del w:id="200" w:author="Huawei-ZQH" w:date="2022-01-10T17:53:00Z">
        <w:r w:rsidRPr="00DA3BBC" w:rsidDel="004454B5">
          <w:delText>/</w:delText>
        </w:r>
      </w:del>
      <w:ins w:id="201" w:author="Huawei-ZQH" w:date="2022-01-10T17:53:00Z">
        <w:r w:rsidR="004454B5">
          <w:t xml:space="preserve"> and </w:t>
        </w:r>
      </w:ins>
      <w:r w:rsidRPr="00DA3BBC">
        <w:t xml:space="preserve">S-NSSAI used for </w:t>
      </w:r>
      <w:ins w:id="202" w:author="Huawei-ZQH" w:date="2022-01-10T17:00:00Z">
        <w:r w:rsidR="00ED5048">
          <w:t>o</w:t>
        </w:r>
      </w:ins>
      <w:del w:id="203" w:author="Huawei-ZQH" w:date="2022-01-10T17:00:00Z">
        <w:r w:rsidRPr="00DA3BBC" w:rsidDel="00ED5048">
          <w:delText>O</w:delText>
        </w:r>
      </w:del>
      <w:r w:rsidRPr="00DA3BBC">
        <w:t>nboarding to access Onboarding Configuration Data.</w:t>
      </w:r>
    </w:p>
    <w:p w14:paraId="010DB14C" w14:textId="25C858E5" w:rsidR="00701275" w:rsidRPr="00DA3BBC" w:rsidRDefault="00701275" w:rsidP="00701275">
      <w:r w:rsidRPr="00DA3BBC">
        <w:t xml:space="preserve">When the UE registered for Onboarding successfully completes the </w:t>
      </w:r>
      <w:ins w:id="204" w:author="Huawei-ZQH" w:date="2022-01-11T09:59:00Z">
        <w:r w:rsidR="0051770F">
          <w:t>U</w:t>
        </w:r>
      </w:ins>
      <w:del w:id="205" w:author="Huawei-ZQH" w:date="2022-01-11T09:59:00Z">
        <w:r w:rsidRPr="00DA3BBC" w:rsidDel="0051770F">
          <w:delText>u</w:delText>
        </w:r>
      </w:del>
      <w:r w:rsidRPr="00DA3BBC">
        <w:t xml:space="preserve">ser </w:t>
      </w:r>
      <w:ins w:id="206" w:author="Huawei-ZQH" w:date="2022-01-11T09:59:00Z">
        <w:r w:rsidR="0051770F">
          <w:t>P</w:t>
        </w:r>
      </w:ins>
      <w:del w:id="207" w:author="Huawei-ZQH" w:date="2022-01-11T09:59:00Z">
        <w:r w:rsidRPr="00DA3BBC" w:rsidDel="0051770F">
          <w:delText>p</w:delText>
        </w:r>
      </w:del>
      <w:r w:rsidRPr="00DA3BBC">
        <w:t>lane remote provisioning of SNPN credentials via the Onboarding Network, then the UE should deregister from the Onboarding Network.</w:t>
      </w:r>
    </w:p>
    <w:p w14:paraId="0557722D" w14:textId="47B188EA" w:rsidR="00701275" w:rsidRPr="00DA3BBC" w:rsidRDefault="00701275" w:rsidP="00701275">
      <w:r w:rsidRPr="00DA3BBC">
        <w:t xml:space="preserve">Initial QoS parameters used for </w:t>
      </w:r>
      <w:ins w:id="208" w:author="Huawei-ZQH" w:date="2022-01-11T09:59:00Z">
        <w:r w:rsidR="00D02148">
          <w:rPr>
            <w:lang w:eastAsia="zh-CN"/>
          </w:rPr>
          <w:t>UP remote provisioning</w:t>
        </w:r>
      </w:ins>
      <w:del w:id="209" w:author="Huawei-ZQH" w:date="2022-01-11T09:59:00Z">
        <w:r w:rsidRPr="00DA3BBC" w:rsidDel="00D02148">
          <w:delText xml:space="preserve">establishing </w:delText>
        </w:r>
        <w:commentRangeStart w:id="210"/>
        <w:r w:rsidRPr="00DA3BBC" w:rsidDel="00D02148">
          <w:delText>Onboarding Services</w:delText>
        </w:r>
        <w:commentRangeEnd w:id="210"/>
        <w:r w:rsidR="00D97A7D" w:rsidDel="00D02148">
          <w:rPr>
            <w:rStyle w:val="ab"/>
          </w:rPr>
          <w:commentReference w:id="210"/>
        </w:r>
      </w:del>
      <w:r w:rsidRPr="00DA3BBC">
        <w:t xml:space="preserve"> are configured in the SMF when dynamic PCC is not used.</w:t>
      </w:r>
    </w:p>
    <w:p w14:paraId="06C3D95B" w14:textId="2CD4B5E2" w:rsidR="00701275" w:rsidRPr="00DA3BBC" w:rsidRDefault="00701275" w:rsidP="00701275">
      <w:r w:rsidRPr="00DA3BBC">
        <w:lastRenderedPageBreak/>
        <w:t xml:space="preserve">Dynamic PCC may be used for a PDU </w:t>
      </w:r>
      <w:ins w:id="211" w:author="Huawei-ZQH" w:date="2022-01-11T10:00:00Z">
        <w:r w:rsidR="00D02148">
          <w:t>S</w:t>
        </w:r>
      </w:ins>
      <w:del w:id="212" w:author="Huawei-ZQH" w:date="2022-01-11T10:00:00Z">
        <w:r w:rsidRPr="00DA3BBC" w:rsidDel="00D02148">
          <w:delText>s</w:delText>
        </w:r>
      </w:del>
      <w:r w:rsidRPr="00DA3BBC">
        <w:t>ession</w:t>
      </w:r>
      <w:ins w:id="213" w:author="Huawei-ZQH" w:date="2022-01-11T10:00:00Z">
        <w:r w:rsidR="00D02148" w:rsidRPr="00D02148">
          <w:rPr>
            <w:lang w:eastAsia="zh-CN"/>
          </w:rPr>
          <w:t xml:space="preserve"> </w:t>
        </w:r>
        <w:r w:rsidR="00D02148" w:rsidRPr="00DA3BBC">
          <w:t xml:space="preserve">used for </w:t>
        </w:r>
        <w:r w:rsidR="00D02148">
          <w:rPr>
            <w:lang w:eastAsia="zh-CN"/>
          </w:rPr>
          <w:t>UP remote provisioning</w:t>
        </w:r>
      </w:ins>
      <w:del w:id="214" w:author="Huawei-ZQH" w:date="2022-01-11T10:00:00Z">
        <w:r w:rsidRPr="00DA3BBC" w:rsidDel="00166A00">
          <w:delText xml:space="preserve"> that</w:delText>
        </w:r>
        <w:commentRangeStart w:id="215"/>
        <w:r w:rsidRPr="00DA3BBC" w:rsidDel="00166A00">
          <w:delText xml:space="preserve"> is established for Onboarding Services</w:delText>
        </w:r>
        <w:commentRangeEnd w:id="215"/>
        <w:r w:rsidR="00D97A7D" w:rsidDel="00166A00">
          <w:rPr>
            <w:rStyle w:val="ab"/>
          </w:rPr>
          <w:commentReference w:id="215"/>
        </w:r>
      </w:del>
      <w:r w:rsidRPr="00DA3BBC">
        <w:t xml:space="preserve"> as described in TS 23.503 [45]</w:t>
      </w:r>
      <w:del w:id="216" w:author="Huawei-ZQH" w:date="2022-01-11T10:00:00Z">
        <w:r w:rsidRPr="00DA3BBC" w:rsidDel="00166A00">
          <w:delText>)</w:delText>
        </w:r>
      </w:del>
      <w:r w:rsidRPr="00DA3BBC">
        <w:t>.</w:t>
      </w:r>
      <w:r>
        <w:t xml:space="preserve"> The SMF may provide the UE Configuration Data (i.e. PVS IP address(es) or PVS FQDN(s)) to the PCF when requesting an SM Policy Association.</w:t>
      </w:r>
    </w:p>
    <w:p w14:paraId="22762F17" w14:textId="3F8AA399" w:rsidR="00701275" w:rsidRPr="00DA3BBC" w:rsidRDefault="00701275" w:rsidP="00701275">
      <w:r w:rsidRPr="00DA3BBC">
        <w:t xml:space="preserve">The QoS Flows of a PDU Session associated with the </w:t>
      </w:r>
      <w:del w:id="217" w:author="Huawei-ZQH" w:date="2022-01-10T16:57:00Z">
        <w:r w:rsidRPr="00DA3BBC" w:rsidDel="008C5C53">
          <w:delText xml:space="preserve">restricted </w:delText>
        </w:r>
      </w:del>
      <w:r w:rsidRPr="00DA3BBC">
        <w:t>DNN</w:t>
      </w:r>
      <w:ins w:id="218" w:author="Huawei-ZQH" w:date="2022-01-10T17:51:00Z">
        <w:r w:rsidR="00107522">
          <w:t xml:space="preserve"> and </w:t>
        </w:r>
      </w:ins>
      <w:ins w:id="219" w:author="Huawei-ZQH" w:date="2022-01-10T16:57:00Z">
        <w:r w:rsidR="008C5C53">
          <w:t xml:space="preserve">S-NSSAI used for </w:t>
        </w:r>
      </w:ins>
      <w:ins w:id="220" w:author="Huawei-ZQH" w:date="2022-01-10T17:01:00Z">
        <w:r w:rsidR="00ED5048">
          <w:t>o</w:t>
        </w:r>
      </w:ins>
      <w:ins w:id="221" w:author="Huawei-ZQH" w:date="2022-01-10T16:57:00Z">
        <w:r w:rsidR="008C5C53">
          <w:t>nboarding</w:t>
        </w:r>
      </w:ins>
      <w:r w:rsidRPr="00DA3BBC">
        <w:t xml:space="preserve"> shall be </w:t>
      </w:r>
      <w:commentRangeStart w:id="222"/>
      <w:r w:rsidRPr="00DA3BBC">
        <w:t>dedicated to Onboarding Services</w:t>
      </w:r>
      <w:commentRangeEnd w:id="222"/>
      <w:r w:rsidR="00D97A7D">
        <w:rPr>
          <w:rStyle w:val="ab"/>
        </w:rPr>
        <w:commentReference w:id="222"/>
      </w:r>
      <w:r w:rsidRPr="00DA3BBC">
        <w:t>. The SMF may configure PDR and FAR including PVS and DNS server IP addresses for the UPF to block any traffic that is not from or to PVS and DNS server addresses.</w:t>
      </w:r>
    </w:p>
    <w:p w14:paraId="2AF95450" w14:textId="10D0800C" w:rsidR="00701275" w:rsidRPr="00DA3BBC" w:rsidRDefault="00701275" w:rsidP="00701275">
      <w:r w:rsidRPr="00DA3BBC">
        <w:t xml:space="preserve">If the UE is registered for Onboarding, the network should apply </w:t>
      </w:r>
      <w:del w:id="223" w:author="Huawei-ZQH" w:date="2022-01-11T10:04:00Z">
        <w:r w:rsidRPr="00DA3BBC" w:rsidDel="00166A00">
          <w:delText xml:space="preserve">S-NSSAI and </w:delText>
        </w:r>
      </w:del>
      <w:r w:rsidRPr="00DA3BBC">
        <w:t>DNN</w:t>
      </w:r>
      <w:ins w:id="224" w:author="Huawei-ZQH" w:date="2022-01-11T10:04:00Z">
        <w:r w:rsidR="00166A00">
          <w:t xml:space="preserve"> and </w:t>
        </w:r>
        <w:r w:rsidR="00166A00" w:rsidRPr="00DA3BBC">
          <w:t>S-NSSAI</w:t>
        </w:r>
      </w:ins>
      <w:r w:rsidRPr="00DA3BBC">
        <w:t xml:space="preserve"> in the Onboarding Configuration Data for the PDU Session Establishment request from the UE.</w:t>
      </w:r>
    </w:p>
    <w:p w14:paraId="3A244DA4" w14:textId="77777777" w:rsidR="00701275" w:rsidRPr="00DA3BBC" w:rsidRDefault="00701275" w:rsidP="00701275">
      <w:pPr>
        <w:pStyle w:val="H6"/>
      </w:pPr>
      <w:r w:rsidRPr="00DA3BBC">
        <w:t>5.30.2.10.4.4</w:t>
      </w:r>
      <w:r w:rsidRPr="00DA3BBC">
        <w:tab/>
        <w:t>User Plane Remote Provisioning of UEs when Onboarding Network is a PLMN</w:t>
      </w:r>
    </w:p>
    <w:p w14:paraId="1DC3587C" w14:textId="671795EF" w:rsidR="00701275" w:rsidRPr="00DA3BBC" w:rsidRDefault="00701275" w:rsidP="00701275">
      <w:commentRangeStart w:id="225"/>
      <w:del w:id="226" w:author="Huawei-ZQH" w:date="2022-01-11T10:04:00Z">
        <w:r w:rsidRPr="00DA3BBC" w:rsidDel="00FA6A88">
          <w:delText>Onboarding Services for a UE may be provided via PLMN using PDU Session for DNN</w:delText>
        </w:r>
      </w:del>
      <w:del w:id="227" w:author="Huawei-ZQH" w:date="2022-01-10T17:54:00Z">
        <w:r w:rsidRPr="00DA3BBC" w:rsidDel="00967F61">
          <w:delText>(s)</w:delText>
        </w:r>
      </w:del>
      <w:del w:id="228" w:author="Huawei-ZQH" w:date="2022-01-11T10:04:00Z">
        <w:r w:rsidRPr="00DA3BBC" w:rsidDel="00FA6A88">
          <w:delText xml:space="preserve"> and S-NSSAI</w:delText>
        </w:r>
      </w:del>
      <w:del w:id="229" w:author="Huawei-ZQH" w:date="2022-01-10T17:54:00Z">
        <w:r w:rsidRPr="00DA3BBC" w:rsidDel="00967F61">
          <w:delText>(s)</w:delText>
        </w:r>
      </w:del>
      <w:del w:id="230" w:author="Huawei-ZQH" w:date="2022-01-11T10:04:00Z">
        <w:r w:rsidRPr="00DA3BBC" w:rsidDel="00FA6A88">
          <w:delText xml:space="preserve"> used for onboarding</w:delText>
        </w:r>
        <w:commentRangeEnd w:id="225"/>
        <w:r w:rsidR="000D6714" w:rsidDel="00FA6A88">
          <w:rPr>
            <w:rStyle w:val="ab"/>
          </w:rPr>
          <w:commentReference w:id="225"/>
        </w:r>
        <w:r w:rsidRPr="00DA3BBC" w:rsidDel="00FA6A88">
          <w:delText xml:space="preserve">. </w:delText>
        </w:r>
      </w:del>
      <w:r w:rsidRPr="00DA3BBC">
        <w:t>Subscription data of such a UE shall contain the DNN and S-NSSAI used for onboarding.</w:t>
      </w:r>
    </w:p>
    <w:p w14:paraId="6A264098" w14:textId="77777777" w:rsidR="00701275" w:rsidRPr="00DA3BBC" w:rsidRDefault="00701275" w:rsidP="00701275">
      <w:r w:rsidRPr="00DA3BBC">
        <w:t xml:space="preserve">The AMF selects an SMF </w:t>
      </w:r>
      <w:commentRangeStart w:id="231"/>
      <w:r w:rsidRPr="00DA3BBC">
        <w:t>used for User Plane Remote Provisioning</w:t>
      </w:r>
      <w:commentRangeEnd w:id="231"/>
      <w:r w:rsidR="007B5FEC">
        <w:rPr>
          <w:rStyle w:val="ab"/>
        </w:rPr>
        <w:commentReference w:id="231"/>
      </w:r>
      <w:r w:rsidRPr="00DA3BBC">
        <w:t xml:space="preserve"> using the SMF discovery and selection functionality as described in clause 6.3.2, considering the DNN and S-NSSAI used for onboarding provided by the UE or the default DNN and S-NSSAI provided by UDM.</w:t>
      </w:r>
    </w:p>
    <w:p w14:paraId="58890639" w14:textId="77777777" w:rsidR="00701275" w:rsidRPr="00DA3BBC" w:rsidRDefault="00701275" w:rsidP="00701275">
      <w:r w:rsidRPr="00DA3BBC">
        <w:t>The UPF selection function described in clause 6.3.3 is applied, considering the DNN and S-NSSAI used for onboarding.</w:t>
      </w:r>
    </w:p>
    <w:p w14:paraId="1BC08DFA" w14:textId="4F912C08" w:rsidR="00701275" w:rsidRPr="00DA3BBC" w:rsidRDefault="00701275" w:rsidP="00701275">
      <w:r w:rsidRPr="00DA3BBC">
        <w:t>The SMF may be configured with one or more PVS FQDN and/or PVS IP address(es) per DNN and S-NSSAI used for onboarding. When the UE requests a PDU Session</w:t>
      </w:r>
      <w:ins w:id="232" w:author="Huawei-ZQH" w:date="2022-01-11T10:16:00Z">
        <w:r w:rsidR="00B15C8E">
          <w:t xml:space="preserve"> used for UP remote provisioning by</w:t>
        </w:r>
      </w:ins>
      <w:r w:rsidRPr="00DA3BBC">
        <w:t xml:space="preserve"> </w:t>
      </w:r>
      <w:del w:id="233" w:author="Huawei-ZQH" w:date="2022-01-11T10:08:00Z">
        <w:r w:rsidRPr="00DA3BBC" w:rsidDel="00E213EF">
          <w:delText xml:space="preserve">for </w:delText>
        </w:r>
      </w:del>
      <w:ins w:id="234" w:author="Huawei-ZQH" w:date="2022-01-11T10:08:00Z">
        <w:r w:rsidR="00E213EF">
          <w:t>using</w:t>
        </w:r>
        <w:r w:rsidR="00E213EF" w:rsidRPr="00DA3BBC">
          <w:t xml:space="preserve"> </w:t>
        </w:r>
      </w:ins>
      <w:r w:rsidRPr="00DA3BBC">
        <w:t>DNN and S-NSSAI used for onboarding, the SMF sends the PVS FQDN and/or PVS IP address(es) associated to the DNN and S-NSSAI of the PDU Session to the UE as part of Protocol Configuration Options (PCO) in the PDU Session Establishment Response if the following conditions are met::</w:t>
      </w:r>
    </w:p>
    <w:p w14:paraId="45137E6C" w14:textId="77777777" w:rsidR="00701275" w:rsidRPr="00DA3BBC" w:rsidRDefault="00701275" w:rsidP="00701275">
      <w:pPr>
        <w:pStyle w:val="B1"/>
      </w:pPr>
      <w:r w:rsidRPr="00DA3BBC">
        <w:t>-</w:t>
      </w:r>
      <w:r w:rsidRPr="00DA3BBC">
        <w:tab/>
        <w:t>the UE subscription data contains the DNN and S-NSSAI used for onboarding; and</w:t>
      </w:r>
    </w:p>
    <w:p w14:paraId="17E5BD78" w14:textId="77777777" w:rsidR="00701275" w:rsidRPr="00DA3BBC" w:rsidRDefault="00701275" w:rsidP="00701275">
      <w:pPr>
        <w:pStyle w:val="B1"/>
      </w:pPr>
      <w:r w:rsidRPr="00DA3BBC">
        <w:t>-</w:t>
      </w:r>
      <w:r w:rsidRPr="00DA3BBC">
        <w:tab/>
        <w:t>the SMF has obtained the PVS FQDN and/or PVS IP address(es) from local configuration or from the AMF.</w:t>
      </w:r>
    </w:p>
    <w:p w14:paraId="63A25BF7" w14:textId="77777777" w:rsidR="00701275" w:rsidRPr="00DA3BBC" w:rsidRDefault="00701275" w:rsidP="00701275">
      <w:pPr>
        <w:pStyle w:val="NO"/>
      </w:pPr>
      <w:r w:rsidRPr="00DA3BBC">
        <w:t>NOTE:</w:t>
      </w:r>
      <w:r w:rsidRPr="00DA3BBC">
        <w:tab/>
        <w:t>Based on operator policy, PDR(s) and FAR(s) can be configured to restrict traffic other than provisioning traffic between PVS/DNS server(s) and UE(s).</w:t>
      </w:r>
    </w:p>
    <w:p w14:paraId="66AEF57C" w14:textId="77777777" w:rsidR="00701275" w:rsidRPr="00DA3BBC" w:rsidRDefault="00701275" w:rsidP="00701275">
      <w:pPr>
        <w:pStyle w:val="4"/>
      </w:pPr>
      <w:bookmarkStart w:id="235" w:name="_Toc91148602"/>
      <w:r w:rsidRPr="00DA3BBC">
        <w:t>5.30.2.11</w:t>
      </w:r>
      <w:r w:rsidRPr="00DA3BBC">
        <w:tab/>
        <w:t>UE Mobility support for SNPN</w:t>
      </w:r>
      <w:bookmarkEnd w:id="235"/>
    </w:p>
    <w:p w14:paraId="610C7F52" w14:textId="77777777" w:rsidR="00701275" w:rsidRPr="00DA3BBC" w:rsidRDefault="00701275" w:rsidP="00701275">
      <w:r w:rsidRPr="00DA3BBC">
        <w:t>If the UE moves its 3GPP access between SNPN and PLMN</w:t>
      </w:r>
      <w:r>
        <w:t>,</w:t>
      </w:r>
      <w:r w:rsidRPr="00DA3BBC">
        <w:t xml:space="preserve"> the</w:t>
      </w:r>
      <w:r>
        <w:t xml:space="preserve"> network selection is performed as specified in TS 23.122 [17] and</w:t>
      </w:r>
      <w:r w:rsidRPr="00DA3BBC">
        <w:t xml:space="preserve"> UE performs initial registration as specified in clause 4.2.2.2.2 of TS 23.502 [3].</w:t>
      </w:r>
    </w:p>
    <w:p w14:paraId="377D4E7F" w14:textId="77777777" w:rsidR="00701275" w:rsidRPr="00DA3BBC" w:rsidRDefault="00701275" w:rsidP="00701275">
      <w:pPr>
        <w:pStyle w:val="NO"/>
      </w:pPr>
      <w:r>
        <w:t>NOTE 1:</w:t>
      </w:r>
      <w:r>
        <w:tab/>
        <w:t>When the UE moves its 3GPP access between SNPN and PLMN, it is up to UE implementation to activate/deactivate SNPN access mode.</w:t>
      </w:r>
    </w:p>
    <w:p w14:paraId="5D393294" w14:textId="77777777" w:rsidR="00701275" w:rsidRPr="00DA3BBC" w:rsidRDefault="00701275" w:rsidP="00701275">
      <w:r w:rsidRPr="00DA3BBC">
        <w:t>If the UE moves its 3GPP access between SNPNs,</w:t>
      </w:r>
      <w:r>
        <w:t xml:space="preserve"> the network selection is performed as specified in TS 23.122 [17],</w:t>
      </w:r>
      <w:r w:rsidRPr="00DA3BBC">
        <w:t xml:space="preserve"> then the UE performs initial or mobility registration as specified in clause 4.2.2.2.2 of TS 23.502 [3].</w:t>
      </w:r>
    </w:p>
    <w:p w14:paraId="76564CCD" w14:textId="77777777" w:rsidR="00701275" w:rsidRPr="00DA3BBC" w:rsidRDefault="00701275" w:rsidP="00701275">
      <w:pPr>
        <w:pStyle w:val="NO"/>
      </w:pPr>
      <w:r w:rsidRPr="00DA3BBC">
        <w:t>NOTE</w:t>
      </w:r>
      <w:r>
        <w:t> 2</w:t>
      </w:r>
      <w:r w:rsidRPr="00DA3BBC">
        <w:t>:</w:t>
      </w:r>
      <w:r w:rsidRPr="00DA3BBC">
        <w:tab/>
        <w:t>When the UE moves its 3GPP access between SNPNs, it is up to UE implementation whether and when to establish again PDU Sessions using existing mechanism.</w:t>
      </w:r>
    </w:p>
    <w:p w14:paraId="67CD4A08" w14:textId="77777777" w:rsidR="00E32339" w:rsidRPr="00701275" w:rsidRDefault="00E32339" w:rsidP="00E32339"/>
    <w:p w14:paraId="499E14F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75C96A0" w14:textId="77777777" w:rsidR="00701275" w:rsidRPr="00DA3BBC" w:rsidRDefault="00701275" w:rsidP="00701275">
      <w:pPr>
        <w:pStyle w:val="2"/>
      </w:pPr>
      <w:bookmarkStart w:id="236" w:name="_Toc91148713"/>
      <w:r w:rsidRPr="00DA3BBC">
        <w:t>5.39</w:t>
      </w:r>
      <w:r w:rsidRPr="00DA3BBC">
        <w:tab/>
        <w:t>Remote provisioning of credentials for NSSAA or secondary authentication/authorization</w:t>
      </w:r>
      <w:bookmarkEnd w:id="236"/>
    </w:p>
    <w:p w14:paraId="760B5748" w14:textId="77777777" w:rsidR="00701275" w:rsidRPr="00DA3BBC" w:rsidRDefault="00701275" w:rsidP="00701275">
      <w:pPr>
        <w:pStyle w:val="3"/>
      </w:pPr>
      <w:bookmarkStart w:id="237" w:name="_Toc91148714"/>
      <w:r w:rsidRPr="00DA3BBC">
        <w:t>5.39.1</w:t>
      </w:r>
      <w:r w:rsidRPr="00DA3BBC">
        <w:tab/>
        <w:t>General</w:t>
      </w:r>
      <w:bookmarkEnd w:id="237"/>
    </w:p>
    <w:p w14:paraId="2C205939" w14:textId="17A3ADC6" w:rsidR="00701275" w:rsidRPr="00DA3BBC" w:rsidRDefault="00701275" w:rsidP="00701275">
      <w:r w:rsidRPr="00DA3BBC">
        <w:t xml:space="preserve">The UE and the HPLMN may provide functionalities to provision or update the credentials used for NSSAA or credentials used for secondary authentication/authorization to the UE. The </w:t>
      </w:r>
      <w:ins w:id="238" w:author="Huawei-ZQH" w:date="2022-01-11T10:10:00Z">
        <w:r w:rsidR="008879C9">
          <w:t xml:space="preserve">remote </w:t>
        </w:r>
      </w:ins>
      <w:r w:rsidRPr="00DA3BBC">
        <w:t>provisioning via UE Parameters Update procedure as defined in clause 4.20 of TS 23.502 [3] and via User Plane are both supported.</w:t>
      </w:r>
    </w:p>
    <w:p w14:paraId="700BA11E" w14:textId="77777777" w:rsidR="00701275" w:rsidRPr="00DA3BBC" w:rsidRDefault="00701275" w:rsidP="00701275">
      <w:pPr>
        <w:pStyle w:val="EditorsNote"/>
      </w:pPr>
      <w:r w:rsidRPr="00DA3BBC">
        <w:lastRenderedPageBreak/>
        <w:t>Editor's note:</w:t>
      </w:r>
      <w:r w:rsidRPr="00DA3BBC">
        <w:tab/>
        <w:t>It is FFS whether and how the credentials can be sent from a provisioning server (e.g. using an AF) to the UDM and whether NEF is needed.</w:t>
      </w:r>
    </w:p>
    <w:p w14:paraId="0930EBB2" w14:textId="43E14264" w:rsidR="00701275" w:rsidRPr="00DA3BBC" w:rsidRDefault="00701275" w:rsidP="00701275">
      <w:r w:rsidRPr="00DA3BBC">
        <w:t xml:space="preserve">For User Plane </w:t>
      </w:r>
      <w:ins w:id="239" w:author="Huawei-ZQH" w:date="2022-01-11T10:10:00Z">
        <w:r w:rsidR="008879C9">
          <w:t xml:space="preserve">remote </w:t>
        </w:r>
      </w:ins>
      <w:r w:rsidRPr="00DA3BBC">
        <w:t xml:space="preserve">provisioning, the UE establishes a PDU Session that is used for remote provisioning, e.g. by using </w:t>
      </w:r>
      <w:ins w:id="240" w:author="Huawei-ZQH" w:date="2022-01-11T10:12:00Z">
        <w:r w:rsidR="008879C9" w:rsidRPr="00DA3BBC">
          <w:t xml:space="preserve">dedicated </w:t>
        </w:r>
      </w:ins>
      <w:r w:rsidRPr="00DA3BBC">
        <w:t xml:space="preserve">DNN(s)/S-NSSAI(s) </w:t>
      </w:r>
      <w:ins w:id="241" w:author="Huawei-ZQH" w:date="2022-01-11T10:12:00Z">
        <w:r w:rsidR="008879C9">
          <w:t>used for onboarding</w:t>
        </w:r>
      </w:ins>
      <w:ins w:id="242" w:author="Huawei-ZQH" w:date="2022-01-11T10:13:00Z">
        <w:r w:rsidR="00D13D0D">
          <w:t xml:space="preserve">, </w:t>
        </w:r>
      </w:ins>
      <w:r w:rsidRPr="00DA3BBC">
        <w:t xml:space="preserve">which can access the PVS. The AMF selects an </w:t>
      </w:r>
      <w:commentRangeStart w:id="243"/>
      <w:r w:rsidRPr="00DA3BBC">
        <w:t>SMF used for remote provisioning</w:t>
      </w:r>
      <w:commentRangeEnd w:id="243"/>
      <w:r w:rsidR="00832C1E">
        <w:rPr>
          <w:rStyle w:val="ab"/>
        </w:rPr>
        <w:commentReference w:id="243"/>
      </w:r>
      <w:r w:rsidRPr="00DA3BBC">
        <w:t xml:space="preserve"> using the SMF discovery and selection functionality as described in clause 6.3.2. If the SMF is configured with the PVS address(es) and/or PVS FQDN(s), the SMF shall send the PVS address(es) and/or PVS FQDN(s) per DNN/S-NSSAI to the UE via PCO during PDU Session establishment procedure, based on the UE's subscribed DNN(s)/S-NSSAI(s). Alternatively, the UE may be configured with an address of a PVS or the PVS may subscribe for UE Reachability Notification and may use the Application Triggering procedure as specified in TS 23.502 [3] to trigger the UE to initiate the setup of a </w:t>
      </w:r>
      <w:del w:id="244" w:author="Huawei-ZQH" w:date="2022-01-11T10:11:00Z">
        <w:r w:rsidRPr="00DA3BBC" w:rsidDel="008879C9">
          <w:delText xml:space="preserve">connection </w:delText>
        </w:r>
      </w:del>
      <w:ins w:id="245" w:author="Huawei-ZQH" w:date="2022-01-11T10:11:00Z">
        <w:r w:rsidR="008879C9">
          <w:t xml:space="preserve">PDU </w:t>
        </w:r>
        <w:commentRangeStart w:id="246"/>
        <w:r w:rsidR="008879C9">
          <w:t>Session</w:t>
        </w:r>
        <w:commentRangeEnd w:id="246"/>
        <w:r w:rsidR="008879C9">
          <w:rPr>
            <w:rStyle w:val="ab"/>
          </w:rPr>
          <w:commentReference w:id="246"/>
        </w:r>
        <w:r w:rsidR="008879C9" w:rsidRPr="00DA3BBC">
          <w:t xml:space="preserve"> </w:t>
        </w:r>
      </w:ins>
      <w:r w:rsidRPr="00DA3BBC">
        <w:t>for remote provisioning.</w:t>
      </w:r>
    </w:p>
    <w:p w14:paraId="34CEBF71" w14:textId="77777777" w:rsidR="00701275" w:rsidRPr="00DA3BBC" w:rsidRDefault="00701275" w:rsidP="00701275">
      <w:pPr>
        <w:pStyle w:val="3"/>
      </w:pPr>
      <w:bookmarkStart w:id="247" w:name="_Toc91148715"/>
      <w:r w:rsidRPr="00DA3BBC">
        <w:t>5.39.2</w:t>
      </w:r>
      <w:r w:rsidRPr="00DA3BBC">
        <w:tab/>
        <w:t>Configuration for the UE</w:t>
      </w:r>
      <w:bookmarkEnd w:id="247"/>
    </w:p>
    <w:p w14:paraId="7A93193B" w14:textId="77777777" w:rsidR="00701275" w:rsidRPr="00DA3BBC" w:rsidRDefault="00701275" w:rsidP="00701275">
      <w:r w:rsidRPr="00DA3BBC">
        <w:t>In order to enable UP Remote Provisioning of credentials for NSSAA or secondary authentication/authorization, UE Configuration Data for UP Remote Provisioning are either pre-configured on the UE or provided by the network to the UE. UE Configuration Data for UP Remote Provisioning provided by the network take precedence over corresponding configuration data stored in the UE.</w:t>
      </w:r>
    </w:p>
    <w:p w14:paraId="783BDBB3" w14:textId="4769E630" w:rsidR="00701275" w:rsidRPr="00DA3BBC" w:rsidRDefault="00701275" w:rsidP="00701275">
      <w:r w:rsidRPr="00DA3BBC">
        <w:t xml:space="preserve">UE Configuration Data for UP Remote Provisioning consist of PVS IP address(es) and/or PVS FQDN(s). The PVS IP address or PVS FQDN may be associated with </w:t>
      </w:r>
      <w:commentRangeStart w:id="248"/>
      <w:r w:rsidRPr="00DA3BBC">
        <w:t>dedicated DNN(s) and/or S-NSSAI(s)</w:t>
      </w:r>
      <w:commentRangeEnd w:id="248"/>
      <w:r w:rsidR="00AE0652">
        <w:rPr>
          <w:rStyle w:val="ab"/>
        </w:rPr>
        <w:commentReference w:id="248"/>
      </w:r>
      <w:ins w:id="249" w:author="Huawei-ZQH" w:date="2022-01-11T10:13:00Z">
        <w:r w:rsidR="00D13D0D">
          <w:t xml:space="preserve"> used for onboarding</w:t>
        </w:r>
      </w:ins>
      <w:r w:rsidRPr="00DA3BBC">
        <w:t>.</w:t>
      </w:r>
    </w:p>
    <w:p w14:paraId="2B685831" w14:textId="77777777" w:rsidR="00701275" w:rsidRPr="00DA3BBC" w:rsidRDefault="00701275" w:rsidP="00701275">
      <w:r w:rsidRPr="00DA3BBC">
        <w:t>If the UE does not have any PVS IP address or PVS FQDN after the establishment of a PDU Session used for UP remote provisioning, the UE may construct an FQDN for PVS discovery as defined in TS 23.003 [19].</w:t>
      </w:r>
    </w:p>
    <w:p w14:paraId="5D0C1482" w14:textId="77777777" w:rsidR="00701275" w:rsidRPr="00DA3BBC" w:rsidRDefault="00701275" w:rsidP="00701275">
      <w:r w:rsidRPr="00DA3BBC">
        <w:t>The UE Configuration Data for UP Remote Provisioning may be stored in the ME.</w:t>
      </w:r>
    </w:p>
    <w:p w14:paraId="337BAEB9" w14:textId="3202CD09" w:rsidR="00701275" w:rsidRPr="00DA3BBC" w:rsidRDefault="00701275" w:rsidP="00701275">
      <w:r w:rsidRPr="00DA3BBC">
        <w:t xml:space="preserve">The UE Configuration Data for UP Remote Provisioning (i.e. PVS IP address(es) or PVS FQDN(s)) </w:t>
      </w:r>
      <w:commentRangeStart w:id="250"/>
      <w:r w:rsidRPr="00DA3BBC">
        <w:t>associated with dedicated DNN(s) and/or S-NSSAI(s)</w:t>
      </w:r>
      <w:commentRangeEnd w:id="250"/>
      <w:r w:rsidR="00832C1E">
        <w:rPr>
          <w:rStyle w:val="ab"/>
        </w:rPr>
        <w:commentReference w:id="250"/>
      </w:r>
      <w:r w:rsidRPr="00DA3BBC">
        <w:t xml:space="preserve"> </w:t>
      </w:r>
      <w:ins w:id="251" w:author="Huawei-ZQH" w:date="2022-01-11T10:14:00Z">
        <w:r w:rsidR="002C4B6B">
          <w:t>used for onboarding,</w:t>
        </w:r>
        <w:r w:rsidR="00010D4B">
          <w:t xml:space="preserve"> </w:t>
        </w:r>
      </w:ins>
      <w:r w:rsidRPr="00DA3BBC">
        <w:t>may be locally configured in the SMF and may be provided to the UE during the establishment of any PDU Session used for UP Remote Provisioning as part of Protocol Configuration Options (PCO) in the PDU Session Establishment Response.</w:t>
      </w:r>
    </w:p>
    <w:p w14:paraId="2AEAAD79" w14:textId="77777777" w:rsidR="00E32339" w:rsidRPr="00701275" w:rsidRDefault="00E32339" w:rsidP="00E32339"/>
    <w:p w14:paraId="080DD2A0"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5560B89" w14:textId="77777777" w:rsidR="00A263D1" w:rsidRDefault="00A263D1" w:rsidP="00E32339"/>
    <w:p w14:paraId="21053E38"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130ADB4" w14:textId="77777777" w:rsidR="00A263D1" w:rsidRPr="00EA4B9E" w:rsidRDefault="00A263D1" w:rsidP="00E32339"/>
    <w:p w14:paraId="2384B78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5823194" w14:textId="77777777" w:rsidR="00E32339" w:rsidRPr="00EA4B9E" w:rsidRDefault="00E32339" w:rsidP="00E32339"/>
    <w:p w14:paraId="5EB4CBB0"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9" w:author="Huawei-ZQH" w:date="2022-01-10T17:22:00Z" w:initials="z">
    <w:p w14:paraId="4800FC20" w14:textId="77777777" w:rsidR="00627B84" w:rsidRDefault="00627B84">
      <w:pPr>
        <w:pStyle w:val="ac"/>
        <w:rPr>
          <w:lang w:eastAsia="zh-CN"/>
        </w:rPr>
      </w:pPr>
      <w:r>
        <w:rPr>
          <w:rStyle w:val="ab"/>
        </w:rPr>
        <w:annotationRef/>
      </w:r>
      <w:r>
        <w:rPr>
          <w:lang w:eastAsia="zh-CN"/>
        </w:rPr>
        <w:t>Definition of Onboarding Services</w:t>
      </w:r>
    </w:p>
  </w:comment>
  <w:comment w:id="155" w:author="Huawei-ZQH" w:date="2022-01-10T17:22:00Z" w:initials="z">
    <w:p w14:paraId="68D52878" w14:textId="706CFE65" w:rsidR="00627B84" w:rsidRDefault="00627B84">
      <w:pPr>
        <w:pStyle w:val="ac"/>
        <w:rPr>
          <w:lang w:eastAsia="zh-CN"/>
        </w:rPr>
      </w:pPr>
      <w:r>
        <w:rPr>
          <w:rStyle w:val="ab"/>
        </w:rPr>
        <w:annotationRef/>
      </w:r>
      <w:r w:rsidR="006036C5">
        <w:rPr>
          <w:lang w:eastAsia="zh-CN"/>
        </w:rPr>
        <w:t xml:space="preserve">Duplicate with </w:t>
      </w:r>
      <w:r w:rsidR="006036C5" w:rsidRPr="00DA3BBC">
        <w:t>5.30.2.10.4.1</w:t>
      </w:r>
      <w:r w:rsidR="006036C5">
        <w:t xml:space="preserve">. </w:t>
      </w:r>
      <w:r>
        <w:rPr>
          <w:lang w:eastAsia="zh-CN"/>
        </w:rPr>
        <w:t>Should this be removed</w:t>
      </w:r>
      <w:r w:rsidR="006036C5">
        <w:rPr>
          <w:lang w:eastAsia="zh-CN"/>
        </w:rPr>
        <w:t>?</w:t>
      </w:r>
    </w:p>
  </w:comment>
  <w:comment w:id="163" w:author="Huawei-ZQH" w:date="2022-01-10T17:33:00Z" w:initials="z">
    <w:p w14:paraId="0CB0F164" w14:textId="7D8ACB96" w:rsidR="00631BA7" w:rsidRDefault="00631BA7">
      <w:pPr>
        <w:pStyle w:val="ac"/>
        <w:rPr>
          <w:lang w:eastAsia="zh-CN"/>
        </w:rPr>
      </w:pPr>
      <w:r>
        <w:rPr>
          <w:rStyle w:val="ab"/>
        </w:rPr>
        <w:annotationRef/>
      </w:r>
      <w:r>
        <w:rPr>
          <w:rFonts w:hint="eastAsia"/>
          <w:lang w:eastAsia="zh-CN"/>
        </w:rPr>
        <w:t>S</w:t>
      </w:r>
      <w:r>
        <w:rPr>
          <w:lang w:eastAsia="zh-CN"/>
        </w:rPr>
        <w:t>MF used for onboarding services -&gt; SMF used for UP remote provisioning?</w:t>
      </w:r>
    </w:p>
  </w:comment>
  <w:comment w:id="169" w:author="Huawei-ZQH" w:date="2022-01-10T17:34:00Z" w:initials="z">
    <w:p w14:paraId="056398E7" w14:textId="2AA0262B" w:rsidR="00D97A7D" w:rsidRDefault="00D97A7D">
      <w:pPr>
        <w:pStyle w:val="ac"/>
      </w:pPr>
      <w:r>
        <w:rPr>
          <w:rStyle w:val="ab"/>
        </w:rPr>
        <w:annotationRef/>
      </w:r>
      <w:r>
        <w:rPr>
          <w:rFonts w:hint="eastAsia"/>
          <w:lang w:eastAsia="zh-CN"/>
        </w:rPr>
        <w:t>S</w:t>
      </w:r>
      <w:r>
        <w:rPr>
          <w:lang w:eastAsia="zh-CN"/>
        </w:rPr>
        <w:t>MF used for onboarding services -&gt; SMF used for UP remote provisioning?</w:t>
      </w:r>
    </w:p>
  </w:comment>
  <w:comment w:id="177" w:author="Huawei-ZQH" w:date="2022-01-10T17:34:00Z" w:initials="z">
    <w:p w14:paraId="5CE50AFF" w14:textId="59E3CE7F" w:rsidR="00D97A7D" w:rsidRDefault="00D97A7D">
      <w:pPr>
        <w:pStyle w:val="ac"/>
      </w:pPr>
      <w:r>
        <w:rPr>
          <w:rStyle w:val="ab"/>
        </w:rPr>
        <w:annotationRef/>
      </w:r>
    </w:p>
  </w:comment>
  <w:comment w:id="184" w:author="Huawei-ZQH" w:date="2022-01-10T17:34:00Z" w:initials="z">
    <w:p w14:paraId="1375D3A1" w14:textId="7EF6AB89" w:rsidR="00D97A7D" w:rsidRDefault="00D97A7D">
      <w:pPr>
        <w:pStyle w:val="ac"/>
      </w:pPr>
      <w:r>
        <w:rPr>
          <w:rStyle w:val="ab"/>
        </w:rPr>
        <w:annotationRef/>
      </w:r>
      <w:r>
        <w:rPr>
          <w:lang w:eastAsia="zh-CN"/>
        </w:rPr>
        <w:t>UPF used for onboarding services -&gt; used for UP remote provisioning?</w:t>
      </w:r>
    </w:p>
  </w:comment>
  <w:comment w:id="192" w:author="Huawei-ZQH" w:date="2022-01-10T17:49:00Z" w:initials="z">
    <w:p w14:paraId="6D6B826A" w14:textId="50771AE9" w:rsidR="00B448C5" w:rsidRDefault="00B448C5">
      <w:pPr>
        <w:pStyle w:val="ac"/>
      </w:pPr>
      <w:r>
        <w:rPr>
          <w:rStyle w:val="ab"/>
        </w:rPr>
        <w:annotationRef/>
      </w:r>
    </w:p>
  </w:comment>
  <w:comment w:id="210" w:author="Huawei-ZQH" w:date="2022-01-10T17:35:00Z" w:initials="z">
    <w:p w14:paraId="581FA420" w14:textId="056B88A7" w:rsidR="00D97A7D" w:rsidRDefault="00D97A7D">
      <w:pPr>
        <w:pStyle w:val="ac"/>
      </w:pPr>
      <w:r>
        <w:rPr>
          <w:rStyle w:val="ab"/>
        </w:rPr>
        <w:annotationRef/>
      </w:r>
      <w:r>
        <w:rPr>
          <w:lang w:eastAsia="zh-CN"/>
        </w:rPr>
        <w:t xml:space="preserve"> for UP remote provisioning?</w:t>
      </w:r>
    </w:p>
  </w:comment>
  <w:comment w:id="215" w:author="Huawei-ZQH" w:date="2022-01-10T17:35:00Z" w:initials="z">
    <w:p w14:paraId="469AA938" w14:textId="77777777" w:rsidR="00D97A7D" w:rsidRDefault="00D97A7D" w:rsidP="00D97A7D">
      <w:pPr>
        <w:pStyle w:val="ac"/>
      </w:pPr>
      <w:r>
        <w:rPr>
          <w:rStyle w:val="ab"/>
        </w:rPr>
        <w:annotationRef/>
      </w:r>
      <w:r>
        <w:rPr>
          <w:rStyle w:val="ab"/>
        </w:rPr>
        <w:annotationRef/>
      </w:r>
      <w:r>
        <w:rPr>
          <w:lang w:eastAsia="zh-CN"/>
        </w:rPr>
        <w:t xml:space="preserve"> for UP remote provisioning?</w:t>
      </w:r>
    </w:p>
    <w:p w14:paraId="0966273E" w14:textId="2EFC2E52" w:rsidR="00D97A7D" w:rsidRDefault="00D97A7D">
      <w:pPr>
        <w:pStyle w:val="ac"/>
      </w:pPr>
    </w:p>
  </w:comment>
  <w:comment w:id="222" w:author="Huawei-ZQH" w:date="2022-01-10T17:35:00Z" w:initials="z">
    <w:p w14:paraId="05463CED" w14:textId="77777777" w:rsidR="00D97A7D" w:rsidRDefault="00D97A7D" w:rsidP="00D97A7D">
      <w:pPr>
        <w:pStyle w:val="ac"/>
      </w:pPr>
      <w:r>
        <w:rPr>
          <w:rStyle w:val="ab"/>
        </w:rPr>
        <w:annotationRef/>
      </w:r>
      <w:r>
        <w:rPr>
          <w:rStyle w:val="ab"/>
        </w:rPr>
        <w:annotationRef/>
      </w:r>
      <w:r>
        <w:rPr>
          <w:lang w:eastAsia="zh-CN"/>
        </w:rPr>
        <w:t xml:space="preserve"> for UP remote provisioning?</w:t>
      </w:r>
    </w:p>
    <w:p w14:paraId="365A91F3" w14:textId="4B9DF17E" w:rsidR="00D97A7D" w:rsidRPr="00D97A7D" w:rsidRDefault="00D97A7D">
      <w:pPr>
        <w:pStyle w:val="ac"/>
      </w:pPr>
    </w:p>
  </w:comment>
  <w:comment w:id="225" w:author="Huawei-ZQH" w:date="2022-01-10T17:23:00Z" w:initials="z">
    <w:p w14:paraId="75D4D4F3" w14:textId="77D93279" w:rsidR="000D6714" w:rsidRDefault="000D6714" w:rsidP="000D6714">
      <w:pPr>
        <w:pStyle w:val="ac"/>
        <w:rPr>
          <w:lang w:eastAsia="zh-CN"/>
        </w:rPr>
      </w:pPr>
      <w:r>
        <w:rPr>
          <w:rStyle w:val="ab"/>
        </w:rPr>
        <w:annotationRef/>
      </w:r>
      <w:r w:rsidR="00E77B9A">
        <w:rPr>
          <w:lang w:eastAsia="zh-CN"/>
        </w:rPr>
        <w:t xml:space="preserve">Duplicate with </w:t>
      </w:r>
      <w:r w:rsidR="00E77B9A" w:rsidRPr="00DA3BBC">
        <w:t>5.30.2.10.4.1</w:t>
      </w:r>
      <w:r w:rsidR="00E77B9A">
        <w:t>.</w:t>
      </w:r>
      <w:r>
        <w:rPr>
          <w:rStyle w:val="ab"/>
        </w:rPr>
        <w:annotationRef/>
      </w:r>
      <w:r w:rsidR="00E77B9A">
        <w:t xml:space="preserve"> </w:t>
      </w:r>
      <w:r>
        <w:rPr>
          <w:lang w:eastAsia="zh-CN"/>
        </w:rPr>
        <w:t xml:space="preserve">Should this be removed </w:t>
      </w:r>
      <w:r w:rsidR="00E77B9A">
        <w:rPr>
          <w:lang w:eastAsia="zh-CN"/>
        </w:rPr>
        <w:t>?</w:t>
      </w:r>
    </w:p>
    <w:p w14:paraId="37F275AF" w14:textId="6B9991B7" w:rsidR="000D6714" w:rsidRPr="000D6714" w:rsidRDefault="000D6714">
      <w:pPr>
        <w:pStyle w:val="ac"/>
      </w:pPr>
    </w:p>
  </w:comment>
  <w:comment w:id="231" w:author="Huawei-ZQH" w:date="2022-01-10T17:36:00Z" w:initials="z">
    <w:p w14:paraId="25C39463" w14:textId="5B20711B" w:rsidR="007B5FEC" w:rsidRDefault="007B5FEC">
      <w:pPr>
        <w:pStyle w:val="ac"/>
      </w:pPr>
      <w:r>
        <w:rPr>
          <w:rStyle w:val="ab"/>
        </w:rPr>
        <w:annotationRef/>
      </w:r>
    </w:p>
  </w:comment>
  <w:comment w:id="243" w:author="Huawei-ZQH" w:date="2022-01-10T17:37:00Z" w:initials="z">
    <w:p w14:paraId="37210F03" w14:textId="0A49C853" w:rsidR="00832C1E" w:rsidRDefault="00832C1E">
      <w:pPr>
        <w:pStyle w:val="ac"/>
      </w:pPr>
      <w:r>
        <w:rPr>
          <w:rStyle w:val="ab"/>
        </w:rPr>
        <w:annotationRef/>
      </w:r>
    </w:p>
  </w:comment>
  <w:comment w:id="246" w:author="Huawei-ZQH" w:date="2022-01-11T10:11:00Z" w:initials="z">
    <w:p w14:paraId="775323D8" w14:textId="65822FEB" w:rsidR="008879C9" w:rsidRDefault="008879C9">
      <w:pPr>
        <w:pStyle w:val="ac"/>
        <w:rPr>
          <w:lang w:eastAsia="zh-CN"/>
        </w:rPr>
      </w:pPr>
      <w:r>
        <w:rPr>
          <w:rStyle w:val="ab"/>
        </w:rPr>
        <w:annotationRef/>
      </w:r>
      <w:r>
        <w:rPr>
          <w:rFonts w:hint="eastAsia"/>
          <w:lang w:eastAsia="zh-CN"/>
        </w:rPr>
        <w:t>?</w:t>
      </w:r>
    </w:p>
  </w:comment>
  <w:comment w:id="248" w:author="Huawei-ZQH" w:date="2022-01-10T17:46:00Z" w:initials="z">
    <w:p w14:paraId="02BDBF1F" w14:textId="77777777" w:rsidR="00AE0652" w:rsidRDefault="00AE0652" w:rsidP="00AE0652">
      <w:pPr>
        <w:pStyle w:val="ac"/>
        <w:rPr>
          <w:lang w:eastAsia="zh-CN"/>
        </w:rPr>
      </w:pPr>
      <w:r>
        <w:rPr>
          <w:rStyle w:val="ab"/>
        </w:rPr>
        <w:annotationRef/>
      </w:r>
      <w:r>
        <w:rPr>
          <w:rStyle w:val="ab"/>
        </w:rPr>
        <w:annotationRef/>
      </w:r>
      <w:r>
        <w:rPr>
          <w:rFonts w:hint="eastAsia"/>
          <w:lang w:eastAsia="zh-CN"/>
        </w:rPr>
        <w:t>D</w:t>
      </w:r>
      <w:r>
        <w:rPr>
          <w:lang w:eastAsia="zh-CN"/>
        </w:rPr>
        <w:t>NN and S-NSSAI used for onboarding?</w:t>
      </w:r>
    </w:p>
    <w:p w14:paraId="1CAB6925" w14:textId="76ED6CC1" w:rsidR="00AE0652" w:rsidRPr="00AE0652" w:rsidRDefault="00AE0652">
      <w:pPr>
        <w:pStyle w:val="ac"/>
      </w:pPr>
    </w:p>
  </w:comment>
  <w:comment w:id="250" w:author="Huawei-ZQH" w:date="2022-01-10T17:45:00Z" w:initials="z">
    <w:p w14:paraId="721D01F5" w14:textId="2F841225" w:rsidR="00832C1E" w:rsidRDefault="00832C1E">
      <w:pPr>
        <w:pStyle w:val="ac"/>
        <w:rPr>
          <w:lang w:eastAsia="zh-CN"/>
        </w:rPr>
      </w:pPr>
      <w:r>
        <w:rPr>
          <w:rStyle w:val="ab"/>
        </w:rPr>
        <w:annotationRef/>
      </w:r>
      <w:r>
        <w:rPr>
          <w:rFonts w:hint="eastAsia"/>
          <w:lang w:eastAsia="zh-CN"/>
        </w:rPr>
        <w:t>D</w:t>
      </w:r>
      <w:r>
        <w:rPr>
          <w:lang w:eastAsia="zh-CN"/>
        </w:rPr>
        <w:t>NN and S-NSSAI used for onboarding?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800FC20" w15:done="0"/>
  <w15:commentEx w15:paraId="68D52878" w15:done="0"/>
  <w15:commentEx w15:paraId="0CB0F164" w15:done="0"/>
  <w15:commentEx w15:paraId="056398E7" w15:done="0"/>
  <w15:commentEx w15:paraId="5CE50AFF" w15:done="0"/>
  <w15:commentEx w15:paraId="1375D3A1" w15:done="0"/>
  <w15:commentEx w15:paraId="6D6B826A" w15:done="0"/>
  <w15:commentEx w15:paraId="581FA420" w15:done="0"/>
  <w15:commentEx w15:paraId="0966273E" w15:done="0"/>
  <w15:commentEx w15:paraId="365A91F3" w15:done="0"/>
  <w15:commentEx w15:paraId="37F275AF" w15:done="0"/>
  <w15:commentEx w15:paraId="25C39463" w15:done="0"/>
  <w15:commentEx w15:paraId="37210F03" w15:done="0"/>
  <w15:commentEx w15:paraId="775323D8" w15:done="0"/>
  <w15:commentEx w15:paraId="1CAB6925" w15:done="0"/>
  <w15:commentEx w15:paraId="721D01F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706012" w14:textId="77777777" w:rsidR="00886549" w:rsidRDefault="00886549">
      <w:r>
        <w:separator/>
      </w:r>
    </w:p>
  </w:endnote>
  <w:endnote w:type="continuationSeparator" w:id="0">
    <w:p w14:paraId="132B02CB" w14:textId="77777777" w:rsidR="00886549" w:rsidRDefault="00886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FB407D" w14:textId="77777777" w:rsidR="00886549" w:rsidRDefault="00886549">
      <w:r>
        <w:separator/>
      </w:r>
    </w:p>
  </w:footnote>
  <w:footnote w:type="continuationSeparator" w:id="0">
    <w:p w14:paraId="556B4259" w14:textId="77777777" w:rsidR="00886549" w:rsidRDefault="008865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6D536E" w14:textId="77777777" w:rsidR="00ED5048" w:rsidRDefault="00ED50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3E9C4C" w14:textId="77777777" w:rsidR="00ED5048" w:rsidRDefault="00ED50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7467CA" w14:textId="77777777" w:rsidR="00ED5048" w:rsidRDefault="00ED50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2F163" w14:textId="77777777" w:rsidR="00ED5048" w:rsidRDefault="00ED50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A840C0"/>
    <w:multiLevelType w:val="hybridMultilevel"/>
    <w:tmpl w:val="E17620B8"/>
    <w:lvl w:ilvl="0" w:tplc="7212BA4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4B"/>
    <w:rsid w:val="000171C1"/>
    <w:rsid w:val="00022E4A"/>
    <w:rsid w:val="000248EF"/>
    <w:rsid w:val="00036367"/>
    <w:rsid w:val="0005071C"/>
    <w:rsid w:val="00051B77"/>
    <w:rsid w:val="00062070"/>
    <w:rsid w:val="00076524"/>
    <w:rsid w:val="00086F9A"/>
    <w:rsid w:val="000A3807"/>
    <w:rsid w:val="000A6394"/>
    <w:rsid w:val="000A740A"/>
    <w:rsid w:val="000B1398"/>
    <w:rsid w:val="000B56AB"/>
    <w:rsid w:val="000B7FED"/>
    <w:rsid w:val="000C038A"/>
    <w:rsid w:val="000C6598"/>
    <w:rsid w:val="000D1275"/>
    <w:rsid w:val="000D6714"/>
    <w:rsid w:val="000E268E"/>
    <w:rsid w:val="000E2AF1"/>
    <w:rsid w:val="000E31D5"/>
    <w:rsid w:val="00107522"/>
    <w:rsid w:val="00132499"/>
    <w:rsid w:val="001412A1"/>
    <w:rsid w:val="00142CBD"/>
    <w:rsid w:val="001431FF"/>
    <w:rsid w:val="00145D43"/>
    <w:rsid w:val="00166A00"/>
    <w:rsid w:val="0017093C"/>
    <w:rsid w:val="001804E7"/>
    <w:rsid w:val="00181420"/>
    <w:rsid w:val="00192C46"/>
    <w:rsid w:val="001A08B3"/>
    <w:rsid w:val="001A7B60"/>
    <w:rsid w:val="001B52F0"/>
    <w:rsid w:val="001B7A65"/>
    <w:rsid w:val="001E005B"/>
    <w:rsid w:val="001E41F3"/>
    <w:rsid w:val="001F3065"/>
    <w:rsid w:val="00231FC3"/>
    <w:rsid w:val="0026004D"/>
    <w:rsid w:val="00263A5D"/>
    <w:rsid w:val="002640DD"/>
    <w:rsid w:val="00265753"/>
    <w:rsid w:val="00271A4B"/>
    <w:rsid w:val="00275D12"/>
    <w:rsid w:val="002831F6"/>
    <w:rsid w:val="00284FEB"/>
    <w:rsid w:val="002860C4"/>
    <w:rsid w:val="002B5741"/>
    <w:rsid w:val="002C4B6B"/>
    <w:rsid w:val="002E7741"/>
    <w:rsid w:val="0030271E"/>
    <w:rsid w:val="00305409"/>
    <w:rsid w:val="00316937"/>
    <w:rsid w:val="00324764"/>
    <w:rsid w:val="00341B68"/>
    <w:rsid w:val="00360391"/>
    <w:rsid w:val="003609EF"/>
    <w:rsid w:val="0036231A"/>
    <w:rsid w:val="00374DD4"/>
    <w:rsid w:val="003808E9"/>
    <w:rsid w:val="00385A11"/>
    <w:rsid w:val="00386DEC"/>
    <w:rsid w:val="00390295"/>
    <w:rsid w:val="00392484"/>
    <w:rsid w:val="0039663F"/>
    <w:rsid w:val="003968D8"/>
    <w:rsid w:val="003B40E1"/>
    <w:rsid w:val="003E1A36"/>
    <w:rsid w:val="003E63AD"/>
    <w:rsid w:val="003E7D28"/>
    <w:rsid w:val="0040761D"/>
    <w:rsid w:val="00410371"/>
    <w:rsid w:val="004242F1"/>
    <w:rsid w:val="004401BC"/>
    <w:rsid w:val="004454B5"/>
    <w:rsid w:val="00452FDC"/>
    <w:rsid w:val="0047578B"/>
    <w:rsid w:val="004758BB"/>
    <w:rsid w:val="004A1F9C"/>
    <w:rsid w:val="004A6302"/>
    <w:rsid w:val="004B75B7"/>
    <w:rsid w:val="004C2B63"/>
    <w:rsid w:val="004F5E60"/>
    <w:rsid w:val="00504314"/>
    <w:rsid w:val="00514818"/>
    <w:rsid w:val="0051580D"/>
    <w:rsid w:val="0051770F"/>
    <w:rsid w:val="00524056"/>
    <w:rsid w:val="00537FB7"/>
    <w:rsid w:val="00547111"/>
    <w:rsid w:val="005650A6"/>
    <w:rsid w:val="00592D74"/>
    <w:rsid w:val="005E2C44"/>
    <w:rsid w:val="005E65C0"/>
    <w:rsid w:val="006036C5"/>
    <w:rsid w:val="00616B44"/>
    <w:rsid w:val="00621188"/>
    <w:rsid w:val="006257ED"/>
    <w:rsid w:val="00625CC6"/>
    <w:rsid w:val="00627B84"/>
    <w:rsid w:val="00631BA7"/>
    <w:rsid w:val="00677A1C"/>
    <w:rsid w:val="00677EFF"/>
    <w:rsid w:val="006811E5"/>
    <w:rsid w:val="00695808"/>
    <w:rsid w:val="006A2037"/>
    <w:rsid w:val="006B0348"/>
    <w:rsid w:val="006B46FB"/>
    <w:rsid w:val="006C7ED0"/>
    <w:rsid w:val="006D18D3"/>
    <w:rsid w:val="006D5129"/>
    <w:rsid w:val="006E21FB"/>
    <w:rsid w:val="00701275"/>
    <w:rsid w:val="0070388D"/>
    <w:rsid w:val="00706BCA"/>
    <w:rsid w:val="00735297"/>
    <w:rsid w:val="007429CC"/>
    <w:rsid w:val="00745433"/>
    <w:rsid w:val="00775ACB"/>
    <w:rsid w:val="00792342"/>
    <w:rsid w:val="00793EC4"/>
    <w:rsid w:val="007977A8"/>
    <w:rsid w:val="007B28E7"/>
    <w:rsid w:val="007B42AB"/>
    <w:rsid w:val="007B512A"/>
    <w:rsid w:val="007B5FEC"/>
    <w:rsid w:val="007C2097"/>
    <w:rsid w:val="007D5352"/>
    <w:rsid w:val="007D6A07"/>
    <w:rsid w:val="007F2012"/>
    <w:rsid w:val="007F7259"/>
    <w:rsid w:val="008040A8"/>
    <w:rsid w:val="00815DEA"/>
    <w:rsid w:val="00826064"/>
    <w:rsid w:val="008279FA"/>
    <w:rsid w:val="00832C1E"/>
    <w:rsid w:val="008371CF"/>
    <w:rsid w:val="008626E7"/>
    <w:rsid w:val="00870EE7"/>
    <w:rsid w:val="0087737C"/>
    <w:rsid w:val="00881457"/>
    <w:rsid w:val="008863B9"/>
    <w:rsid w:val="00886549"/>
    <w:rsid w:val="008879C9"/>
    <w:rsid w:val="008A2CD5"/>
    <w:rsid w:val="008A45A6"/>
    <w:rsid w:val="008C5C53"/>
    <w:rsid w:val="008F686C"/>
    <w:rsid w:val="00901CAF"/>
    <w:rsid w:val="00906141"/>
    <w:rsid w:val="009148DE"/>
    <w:rsid w:val="00922BFA"/>
    <w:rsid w:val="00941E30"/>
    <w:rsid w:val="00967F61"/>
    <w:rsid w:val="009733BE"/>
    <w:rsid w:val="009748CA"/>
    <w:rsid w:val="009777D9"/>
    <w:rsid w:val="00991B88"/>
    <w:rsid w:val="009A5753"/>
    <w:rsid w:val="009A579D"/>
    <w:rsid w:val="009B0FFA"/>
    <w:rsid w:val="009B162C"/>
    <w:rsid w:val="009B751C"/>
    <w:rsid w:val="009B7E39"/>
    <w:rsid w:val="009D1A1D"/>
    <w:rsid w:val="009E3297"/>
    <w:rsid w:val="009F6462"/>
    <w:rsid w:val="009F734F"/>
    <w:rsid w:val="009F78B6"/>
    <w:rsid w:val="00A10487"/>
    <w:rsid w:val="00A246B6"/>
    <w:rsid w:val="00A25CC3"/>
    <w:rsid w:val="00A263D1"/>
    <w:rsid w:val="00A47E70"/>
    <w:rsid w:val="00A50CF0"/>
    <w:rsid w:val="00A542FF"/>
    <w:rsid w:val="00A64DD6"/>
    <w:rsid w:val="00A75E9D"/>
    <w:rsid w:val="00A7671C"/>
    <w:rsid w:val="00A87BB1"/>
    <w:rsid w:val="00AA2CBC"/>
    <w:rsid w:val="00AA5DE5"/>
    <w:rsid w:val="00AB2E6F"/>
    <w:rsid w:val="00AC5820"/>
    <w:rsid w:val="00AD1CD8"/>
    <w:rsid w:val="00AE0652"/>
    <w:rsid w:val="00AF1A6F"/>
    <w:rsid w:val="00B068A1"/>
    <w:rsid w:val="00B15BA9"/>
    <w:rsid w:val="00B15C8E"/>
    <w:rsid w:val="00B258BB"/>
    <w:rsid w:val="00B3068D"/>
    <w:rsid w:val="00B317A4"/>
    <w:rsid w:val="00B448C5"/>
    <w:rsid w:val="00B50C51"/>
    <w:rsid w:val="00B51DB3"/>
    <w:rsid w:val="00B55111"/>
    <w:rsid w:val="00B661A1"/>
    <w:rsid w:val="00B67B97"/>
    <w:rsid w:val="00B70366"/>
    <w:rsid w:val="00B968C8"/>
    <w:rsid w:val="00BA3EC5"/>
    <w:rsid w:val="00BA51D9"/>
    <w:rsid w:val="00BB5DFC"/>
    <w:rsid w:val="00BC04BD"/>
    <w:rsid w:val="00BC0E8C"/>
    <w:rsid w:val="00BD279D"/>
    <w:rsid w:val="00BD37C6"/>
    <w:rsid w:val="00BD437E"/>
    <w:rsid w:val="00BD6BB8"/>
    <w:rsid w:val="00BE4CA2"/>
    <w:rsid w:val="00C06D79"/>
    <w:rsid w:val="00C160A6"/>
    <w:rsid w:val="00C33231"/>
    <w:rsid w:val="00C35EA5"/>
    <w:rsid w:val="00C44E82"/>
    <w:rsid w:val="00C54D8B"/>
    <w:rsid w:val="00C605B9"/>
    <w:rsid w:val="00C60B82"/>
    <w:rsid w:val="00C66BA2"/>
    <w:rsid w:val="00C743CA"/>
    <w:rsid w:val="00C80792"/>
    <w:rsid w:val="00C922F9"/>
    <w:rsid w:val="00C94792"/>
    <w:rsid w:val="00C95985"/>
    <w:rsid w:val="00CA4EEF"/>
    <w:rsid w:val="00CC5026"/>
    <w:rsid w:val="00CC68D0"/>
    <w:rsid w:val="00CD2732"/>
    <w:rsid w:val="00D01F77"/>
    <w:rsid w:val="00D02148"/>
    <w:rsid w:val="00D03F9A"/>
    <w:rsid w:val="00D06D51"/>
    <w:rsid w:val="00D13D0D"/>
    <w:rsid w:val="00D14B77"/>
    <w:rsid w:val="00D15E43"/>
    <w:rsid w:val="00D23592"/>
    <w:rsid w:val="00D24991"/>
    <w:rsid w:val="00D34D8A"/>
    <w:rsid w:val="00D50255"/>
    <w:rsid w:val="00D66520"/>
    <w:rsid w:val="00D66AE8"/>
    <w:rsid w:val="00D76ECF"/>
    <w:rsid w:val="00D92747"/>
    <w:rsid w:val="00D936F8"/>
    <w:rsid w:val="00D97A7D"/>
    <w:rsid w:val="00DB59AC"/>
    <w:rsid w:val="00DC58AF"/>
    <w:rsid w:val="00DC6555"/>
    <w:rsid w:val="00DD2CF6"/>
    <w:rsid w:val="00DE34CF"/>
    <w:rsid w:val="00DF53A0"/>
    <w:rsid w:val="00E11725"/>
    <w:rsid w:val="00E13F3D"/>
    <w:rsid w:val="00E213EF"/>
    <w:rsid w:val="00E23990"/>
    <w:rsid w:val="00E32339"/>
    <w:rsid w:val="00E34898"/>
    <w:rsid w:val="00E40CD4"/>
    <w:rsid w:val="00E533D9"/>
    <w:rsid w:val="00E61B6E"/>
    <w:rsid w:val="00E77B9A"/>
    <w:rsid w:val="00E82D4D"/>
    <w:rsid w:val="00EA154E"/>
    <w:rsid w:val="00EB09B7"/>
    <w:rsid w:val="00ED5048"/>
    <w:rsid w:val="00EE1A37"/>
    <w:rsid w:val="00EE7D7C"/>
    <w:rsid w:val="00F20B4A"/>
    <w:rsid w:val="00F252ED"/>
    <w:rsid w:val="00F25D98"/>
    <w:rsid w:val="00F300FB"/>
    <w:rsid w:val="00F41DF3"/>
    <w:rsid w:val="00F6749D"/>
    <w:rsid w:val="00F8390E"/>
    <w:rsid w:val="00F93A68"/>
    <w:rsid w:val="00FA6A88"/>
    <w:rsid w:val="00FB6386"/>
    <w:rsid w:val="00FC0C8B"/>
    <w:rsid w:val="00FC74FF"/>
    <w:rsid w:val="00FC7ECB"/>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D630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01275"/>
    <w:rPr>
      <w:rFonts w:ascii="Times New Roman" w:hAnsi="Times New Roman"/>
      <w:lang w:val="en-GB" w:eastAsia="en-US"/>
    </w:rPr>
  </w:style>
  <w:style w:type="character" w:customStyle="1" w:styleId="4Char">
    <w:name w:val="标题 4 Char"/>
    <w:link w:val="4"/>
    <w:locked/>
    <w:rsid w:val="00701275"/>
    <w:rPr>
      <w:rFonts w:ascii="Arial" w:hAnsi="Arial"/>
      <w:sz w:val="24"/>
      <w:lang w:val="en-GB" w:eastAsia="en-US"/>
    </w:rPr>
  </w:style>
  <w:style w:type="character" w:customStyle="1" w:styleId="NOZchn">
    <w:name w:val="NO Zchn"/>
    <w:link w:val="NO"/>
    <w:rsid w:val="00701275"/>
    <w:rPr>
      <w:rFonts w:ascii="Times New Roman" w:hAnsi="Times New Roman"/>
      <w:lang w:val="en-GB" w:eastAsia="en-US"/>
    </w:rPr>
  </w:style>
  <w:style w:type="character" w:customStyle="1" w:styleId="EditorsNoteChar">
    <w:name w:val="Editor's Note Char"/>
    <w:link w:val="EditorsNote"/>
    <w:rsid w:val="00701275"/>
    <w:rPr>
      <w:rFonts w:ascii="Times New Roman" w:hAnsi="Times New Roman"/>
      <w:color w:val="FF0000"/>
      <w:lang w:val="en-GB" w:eastAsia="en-US"/>
    </w:rPr>
  </w:style>
  <w:style w:type="character" w:customStyle="1" w:styleId="THChar">
    <w:name w:val="TH Char"/>
    <w:link w:val="TH"/>
    <w:qFormat/>
    <w:rsid w:val="00701275"/>
    <w:rPr>
      <w:rFonts w:ascii="Arial" w:hAnsi="Arial"/>
      <w:b/>
      <w:lang w:val="en-GB" w:eastAsia="en-US"/>
    </w:rPr>
  </w:style>
  <w:style w:type="character" w:customStyle="1" w:styleId="TFChar">
    <w:name w:val="TF Char"/>
    <w:link w:val="TF"/>
    <w:rsid w:val="00701275"/>
    <w:rPr>
      <w:rFonts w:ascii="Arial" w:hAnsi="Arial"/>
      <w:b/>
      <w:lang w:val="en-GB" w:eastAsia="en-US"/>
    </w:rPr>
  </w:style>
  <w:style w:type="character" w:customStyle="1" w:styleId="B2Char">
    <w:name w:val="B2 Char"/>
    <w:link w:val="B2"/>
    <w:rsid w:val="007012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package" Target="embeddings/Microsoft_Visio___2.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comments" Target="comments.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package" Target="embeddings/Microsoft_Visio___3.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D804F-8350-4E51-9EFA-D5C7940C4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16</Pages>
  <Words>7559</Words>
  <Characters>43089</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cp:lastModifiedBy>
  <cp:revision>132</cp:revision>
  <cp:lastPrinted>1899-12-31T23:00:00Z</cp:lastPrinted>
  <dcterms:created xsi:type="dcterms:W3CDTF">2019-12-16T08:11:00Z</dcterms:created>
  <dcterms:modified xsi:type="dcterms:W3CDTF">2022-01-28T10:04:00Z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(3)XfTQ11hT0YLGvyzZvAFY6P/mSgNaXcXfQcSLLdhDe4zBsz9ejBo0JJ2D7EWLk+fZRcYhRiUp
IO+kYjC/Ru3uSLgAOg1RL1RHeEQVcb7VaPjN/UlMf3IN8NVO8dZOpuJDevWM62MMZC8lLilx
01EfjapMasevh2sZCQ+SHanCibG5n4x71vzql5dDb80xhH6wozuxnjdh2y5kmRy+8axGrgQe
BmGsgTIslajf3+VrNo</vt:lpwstr>
  </property>
  <property fmtid="{D5CDD505-2E9C-101B-9397-08002B2CF9AE}" pid="22" name="_2015_ms_pID_7253431">
    <vt:lpwstr>i2nrEJ2mL+QXSN75uArqAdaPQcF2NohmP23BVg8swF5bCkHCFyTv16
QSVf+8PpLDOLhgO91CEpDSslb/h282TvOCqnFPUU6QYBqEKzhoIzuaOB1PIQ0kgZVM7J9kOP
ID8j8ihjKZDNAjUliI0XTeObd33jG0vvfy5JCALq8NWMkT9p8qfhtELOuW7hYdQr8xfN6Clr
xCInryk17+LH8hvZZ/Azq5OA6IEEogURU6/c</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1643364247</vt:lpwstr>
  </property>
</Properties>
</file>